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CCB70" w14:textId="77777777" w:rsidR="007E1DBC" w:rsidRPr="00424BD2" w:rsidRDefault="00C760A6" w:rsidP="00E27DEB">
      <w:pPr>
        <w:pStyle w:val="Heading2"/>
        <w:rPr>
          <w:i/>
        </w:rPr>
      </w:pPr>
      <w:r w:rsidRPr="00424BD2">
        <w:rPr>
          <w:i/>
        </w:rPr>
        <w:t xml:space="preserve"> </w:t>
      </w:r>
      <w:r w:rsidR="00B45396" w:rsidRPr="00424BD2">
        <w:rPr>
          <w:i/>
        </w:rPr>
        <w:t>Draft</w:t>
      </w:r>
      <w:r w:rsidR="00CE48CA" w:rsidRPr="00424BD2">
        <w:rPr>
          <w:i/>
        </w:rPr>
        <w:t xml:space="preserve"> </w:t>
      </w:r>
    </w:p>
    <w:p w14:paraId="34B5723D" w14:textId="3AD2E7F8" w:rsidR="005A7767" w:rsidRPr="00424BD2" w:rsidRDefault="00892977" w:rsidP="00E27DEB">
      <w:pPr>
        <w:pStyle w:val="Heading2"/>
      </w:pPr>
      <w:r w:rsidRPr="00424BD2">
        <w:t xml:space="preserve">Minutes of </w:t>
      </w:r>
      <w:r w:rsidR="006B39ED" w:rsidRPr="00424BD2">
        <w:t xml:space="preserve">a </w:t>
      </w:r>
      <w:r w:rsidR="00B53D55" w:rsidRPr="00424BD2">
        <w:t>m</w:t>
      </w:r>
      <w:r w:rsidR="00BD76DE" w:rsidRPr="00424BD2">
        <w:t xml:space="preserve">eeting of </w:t>
      </w:r>
      <w:r w:rsidR="00B53D55" w:rsidRPr="00424BD2">
        <w:t xml:space="preserve">Shinfield Parish Council </w:t>
      </w:r>
      <w:r w:rsidRPr="00424BD2">
        <w:t xml:space="preserve">held on </w:t>
      </w:r>
      <w:r w:rsidR="00070739" w:rsidRPr="00424BD2">
        <w:t>Monday</w:t>
      </w:r>
      <w:r w:rsidR="00F37032" w:rsidRPr="00424BD2">
        <w:t xml:space="preserve"> </w:t>
      </w:r>
      <w:r w:rsidR="00F928A4">
        <w:t>19</w:t>
      </w:r>
      <w:r w:rsidR="00745FE3">
        <w:t xml:space="preserve"> Ju</w:t>
      </w:r>
      <w:r w:rsidR="00F928A4">
        <w:t>ly</w:t>
      </w:r>
      <w:r w:rsidR="00745FE3">
        <w:t xml:space="preserve"> </w:t>
      </w:r>
      <w:r w:rsidR="00040E21" w:rsidRPr="00424BD2">
        <w:t>202</w:t>
      </w:r>
      <w:r w:rsidR="001F7499" w:rsidRPr="00424BD2">
        <w:t>1</w:t>
      </w:r>
      <w:r w:rsidR="00AE5B79" w:rsidRPr="00424BD2">
        <w:t xml:space="preserve"> </w:t>
      </w:r>
      <w:r w:rsidR="00AC5E75" w:rsidRPr="00424BD2">
        <w:t>at Spencers Wood Pavilion</w:t>
      </w:r>
      <w:r w:rsidRPr="00424BD2">
        <w:t xml:space="preserve">, commencing </w:t>
      </w:r>
      <w:r w:rsidR="00070739" w:rsidRPr="00424BD2">
        <w:t>19</w:t>
      </w:r>
      <w:r w:rsidR="00F37032" w:rsidRPr="00424BD2">
        <w:t>.</w:t>
      </w:r>
      <w:r w:rsidR="00070739" w:rsidRPr="00424BD2">
        <w:t>3</w:t>
      </w:r>
      <w:r w:rsidR="00F37032" w:rsidRPr="00424BD2">
        <w:t>0</w:t>
      </w:r>
      <w:r w:rsidR="0031722D" w:rsidRPr="00424BD2">
        <w:t xml:space="preserve"> </w:t>
      </w:r>
      <w:r w:rsidRPr="00424BD2">
        <w:t>hrs</w:t>
      </w:r>
      <w:r w:rsidR="00F831E0" w:rsidRPr="00424BD2">
        <w:t>.</w:t>
      </w:r>
    </w:p>
    <w:p w14:paraId="2FEC4CE0" w14:textId="77777777" w:rsidR="00B314F9" w:rsidRPr="00424BD2" w:rsidRDefault="00B314F9" w:rsidP="00E27DEB">
      <w:pPr>
        <w:rPr>
          <w:lang w:val="en-GB"/>
        </w:rPr>
      </w:pPr>
    </w:p>
    <w:p w14:paraId="174E087E" w14:textId="21485B10" w:rsidR="00DF025D" w:rsidRPr="00424BD2" w:rsidRDefault="00892977" w:rsidP="00DF025D">
      <w:pPr>
        <w:pStyle w:val="Notice"/>
        <w:tabs>
          <w:tab w:val="left" w:pos="1134"/>
        </w:tabs>
        <w:spacing w:after="0"/>
        <w:ind w:left="1134" w:hanging="1134"/>
        <w:rPr>
          <w:lang w:val="en-GB"/>
        </w:rPr>
      </w:pPr>
      <w:r w:rsidRPr="00424BD2">
        <w:rPr>
          <w:lang w:val="en-GB"/>
        </w:rPr>
        <w:t>Present</w:t>
      </w:r>
      <w:r w:rsidR="005A7767" w:rsidRPr="00424BD2">
        <w:rPr>
          <w:lang w:val="en-GB"/>
        </w:rPr>
        <w:t>:</w:t>
      </w:r>
      <w:r w:rsidRPr="00424BD2">
        <w:rPr>
          <w:lang w:val="en-GB"/>
        </w:rPr>
        <w:tab/>
      </w:r>
      <w:r w:rsidR="006A4426" w:rsidRPr="00424BD2">
        <w:rPr>
          <w:sz w:val="22"/>
          <w:szCs w:val="22"/>
          <w:lang w:val="en-GB"/>
        </w:rPr>
        <w:t xml:space="preserve">Cllrs </w:t>
      </w:r>
      <w:r w:rsidR="00F928A4">
        <w:rPr>
          <w:sz w:val="22"/>
          <w:szCs w:val="22"/>
          <w:lang w:val="en-GB"/>
        </w:rPr>
        <w:t xml:space="preserve">N Boyer, </w:t>
      </w:r>
      <w:r w:rsidR="006A4426" w:rsidRPr="00424BD2">
        <w:rPr>
          <w:sz w:val="22"/>
          <w:szCs w:val="22"/>
          <w:lang w:val="en-GB"/>
        </w:rPr>
        <w:t>I Clarke,</w:t>
      </w:r>
      <w:r w:rsidR="00F928A4">
        <w:rPr>
          <w:sz w:val="22"/>
          <w:szCs w:val="22"/>
          <w:lang w:val="en-GB"/>
        </w:rPr>
        <w:t xml:space="preserve"> P Emment,</w:t>
      </w:r>
      <w:r w:rsidR="006A4426" w:rsidRPr="00424BD2">
        <w:rPr>
          <w:sz w:val="22"/>
          <w:szCs w:val="22"/>
          <w:lang w:val="en-GB"/>
        </w:rPr>
        <w:t xml:space="preserve"> A Grimes (Chair), L James, </w:t>
      </w:r>
      <w:r w:rsidR="00474ADF" w:rsidRPr="00424BD2">
        <w:rPr>
          <w:sz w:val="22"/>
          <w:szCs w:val="22"/>
          <w:lang w:val="en-GB"/>
        </w:rPr>
        <w:t xml:space="preserve">D Lias, </w:t>
      </w:r>
      <w:r w:rsidR="00116B19" w:rsidRPr="00424BD2">
        <w:rPr>
          <w:sz w:val="22"/>
          <w:szCs w:val="22"/>
          <w:lang w:val="en-GB"/>
        </w:rPr>
        <w:t xml:space="preserve">M McDowell, </w:t>
      </w:r>
      <w:r w:rsidR="006E18F3" w:rsidRPr="00424BD2">
        <w:rPr>
          <w:sz w:val="22"/>
          <w:szCs w:val="22"/>
          <w:lang w:val="en-GB"/>
        </w:rPr>
        <w:t>I Montgomery</w:t>
      </w:r>
      <w:r w:rsidR="006A4426" w:rsidRPr="00424BD2">
        <w:rPr>
          <w:sz w:val="22"/>
          <w:szCs w:val="22"/>
          <w:lang w:val="en-GB"/>
        </w:rPr>
        <w:t>,</w:t>
      </w:r>
      <w:r w:rsidR="00F928A4">
        <w:rPr>
          <w:sz w:val="22"/>
          <w:szCs w:val="22"/>
          <w:lang w:val="en-GB"/>
        </w:rPr>
        <w:t xml:space="preserve"> P Jahromi, D Lias, </w:t>
      </w:r>
      <w:r w:rsidR="00BB00FC">
        <w:rPr>
          <w:sz w:val="22"/>
          <w:szCs w:val="22"/>
          <w:lang w:val="en-GB"/>
        </w:rPr>
        <w:t>M O’Bri</w:t>
      </w:r>
      <w:r w:rsidR="000B536E">
        <w:rPr>
          <w:sz w:val="22"/>
          <w:szCs w:val="22"/>
          <w:lang w:val="en-GB"/>
        </w:rPr>
        <w:t xml:space="preserve">en </w:t>
      </w:r>
      <w:r w:rsidR="006A4426" w:rsidRPr="00424BD2">
        <w:rPr>
          <w:sz w:val="22"/>
          <w:szCs w:val="22"/>
          <w:lang w:val="en-GB"/>
        </w:rPr>
        <w:t>and D Peer</w:t>
      </w:r>
    </w:p>
    <w:p w14:paraId="27A87875" w14:textId="77777777" w:rsidR="00240A23" w:rsidRPr="00424BD2" w:rsidRDefault="00240A23" w:rsidP="00DF025D">
      <w:pPr>
        <w:pStyle w:val="Notice"/>
        <w:tabs>
          <w:tab w:val="left" w:pos="1134"/>
        </w:tabs>
        <w:spacing w:after="0"/>
        <w:rPr>
          <w:lang w:val="en-GB"/>
        </w:rPr>
      </w:pPr>
    </w:p>
    <w:p w14:paraId="0521DA34" w14:textId="3FEBA9B0" w:rsidR="00771073" w:rsidRPr="00424BD2" w:rsidRDefault="00892977" w:rsidP="00116B19">
      <w:pPr>
        <w:pStyle w:val="Notice"/>
        <w:tabs>
          <w:tab w:val="clear" w:pos="5103"/>
          <w:tab w:val="left" w:pos="1134"/>
        </w:tabs>
        <w:spacing w:after="0"/>
        <w:ind w:left="1134" w:hanging="1134"/>
        <w:rPr>
          <w:sz w:val="22"/>
          <w:szCs w:val="22"/>
          <w:lang w:val="en-GB"/>
        </w:rPr>
      </w:pPr>
      <w:r w:rsidRPr="00424BD2">
        <w:rPr>
          <w:lang w:val="en-GB"/>
        </w:rPr>
        <w:t>Attending</w:t>
      </w:r>
      <w:r w:rsidR="005A7767" w:rsidRPr="00424BD2">
        <w:rPr>
          <w:lang w:val="en-GB"/>
        </w:rPr>
        <w:t>:</w:t>
      </w:r>
      <w:r w:rsidRPr="00424BD2">
        <w:rPr>
          <w:lang w:val="en-GB"/>
        </w:rPr>
        <w:tab/>
      </w:r>
      <w:r w:rsidR="004826CD" w:rsidRPr="00424BD2">
        <w:rPr>
          <w:sz w:val="22"/>
          <w:szCs w:val="22"/>
          <w:lang w:val="en-GB"/>
        </w:rPr>
        <w:t xml:space="preserve">Mike Balbini (Clerk), </w:t>
      </w:r>
      <w:r w:rsidR="005902AD" w:rsidRPr="00424BD2">
        <w:rPr>
          <w:sz w:val="22"/>
          <w:szCs w:val="22"/>
          <w:lang w:val="en-GB"/>
        </w:rPr>
        <w:t>Jo Skidmore (Committee Secretary</w:t>
      </w:r>
      <w:r w:rsidR="00831F54" w:rsidRPr="00424BD2">
        <w:rPr>
          <w:sz w:val="22"/>
          <w:szCs w:val="22"/>
          <w:lang w:val="en-GB"/>
        </w:rPr>
        <w:t>)</w:t>
      </w:r>
      <w:r w:rsidR="001E0741" w:rsidRPr="00424BD2">
        <w:rPr>
          <w:sz w:val="22"/>
          <w:szCs w:val="22"/>
          <w:lang w:val="en-GB"/>
        </w:rPr>
        <w:t xml:space="preserve">, </w:t>
      </w:r>
      <w:r w:rsidR="00D70C13" w:rsidRPr="00424BD2">
        <w:rPr>
          <w:sz w:val="22"/>
          <w:szCs w:val="22"/>
          <w:lang w:val="en-GB"/>
        </w:rPr>
        <w:t>K</w:t>
      </w:r>
      <w:r w:rsidR="006A3A74" w:rsidRPr="00424BD2">
        <w:rPr>
          <w:sz w:val="22"/>
          <w:szCs w:val="22"/>
          <w:lang w:val="en-GB"/>
        </w:rPr>
        <w:t>ou</w:t>
      </w:r>
      <w:r w:rsidR="00D70C13" w:rsidRPr="00424BD2">
        <w:rPr>
          <w:sz w:val="22"/>
          <w:szCs w:val="22"/>
          <w:lang w:val="en-GB"/>
        </w:rPr>
        <w:t>y Young (Deputy C</w:t>
      </w:r>
      <w:r w:rsidR="00316ACC">
        <w:rPr>
          <w:sz w:val="22"/>
          <w:szCs w:val="22"/>
          <w:lang w:val="en-GB"/>
        </w:rPr>
        <w:t>lerk</w:t>
      </w:r>
      <w:r w:rsidR="00D70C13" w:rsidRPr="00424BD2">
        <w:rPr>
          <w:sz w:val="22"/>
          <w:szCs w:val="22"/>
          <w:lang w:val="en-GB"/>
        </w:rPr>
        <w:t>)</w:t>
      </w:r>
      <w:r w:rsidR="00F24F99" w:rsidRPr="00424BD2">
        <w:rPr>
          <w:sz w:val="22"/>
          <w:szCs w:val="22"/>
          <w:lang w:val="en-GB"/>
        </w:rPr>
        <w:t xml:space="preserve"> </w:t>
      </w:r>
    </w:p>
    <w:p w14:paraId="7EBCAB1E" w14:textId="1AFB378D" w:rsidR="00771073" w:rsidRPr="00424BD2" w:rsidRDefault="00771073" w:rsidP="00116B19">
      <w:pPr>
        <w:pStyle w:val="Notice"/>
        <w:tabs>
          <w:tab w:val="clear" w:pos="5103"/>
          <w:tab w:val="left" w:pos="1134"/>
        </w:tabs>
        <w:spacing w:after="0"/>
        <w:ind w:left="1134" w:hanging="1134"/>
        <w:rPr>
          <w:sz w:val="22"/>
          <w:szCs w:val="22"/>
          <w:lang w:val="en-GB"/>
        </w:rPr>
      </w:pPr>
      <w:r w:rsidRPr="00424BD2">
        <w:rPr>
          <w:sz w:val="22"/>
          <w:szCs w:val="22"/>
          <w:lang w:val="en-GB"/>
        </w:rPr>
        <w:t xml:space="preserve">                     </w:t>
      </w:r>
      <w:r w:rsidR="00C52345">
        <w:rPr>
          <w:sz w:val="22"/>
          <w:szCs w:val="22"/>
          <w:lang w:val="en-GB"/>
        </w:rPr>
        <w:t xml:space="preserve"> </w:t>
      </w:r>
    </w:p>
    <w:p w14:paraId="26FDA0E0" w14:textId="19C07814" w:rsidR="00BC6076" w:rsidRPr="00424BD2" w:rsidRDefault="00771073" w:rsidP="00116B19">
      <w:pPr>
        <w:pStyle w:val="Notice"/>
        <w:tabs>
          <w:tab w:val="clear" w:pos="5103"/>
          <w:tab w:val="left" w:pos="1134"/>
        </w:tabs>
        <w:spacing w:after="0"/>
        <w:ind w:left="1134" w:hanging="1134"/>
        <w:rPr>
          <w:sz w:val="22"/>
          <w:szCs w:val="22"/>
          <w:lang w:val="en-GB"/>
        </w:rPr>
      </w:pPr>
      <w:r w:rsidRPr="00424BD2">
        <w:rPr>
          <w:sz w:val="22"/>
          <w:szCs w:val="22"/>
          <w:lang w:val="en-GB"/>
        </w:rPr>
        <w:t xml:space="preserve">                      </w:t>
      </w:r>
    </w:p>
    <w:tbl>
      <w:tblPr>
        <w:tblW w:w="10315" w:type="dxa"/>
        <w:tblLook w:val="04A0" w:firstRow="1" w:lastRow="0" w:firstColumn="1" w:lastColumn="0" w:noHBand="0" w:noVBand="1"/>
      </w:tblPr>
      <w:tblGrid>
        <w:gridCol w:w="747"/>
        <w:gridCol w:w="9568"/>
      </w:tblGrid>
      <w:tr w:rsidR="00F37032" w:rsidRPr="00424BD2" w14:paraId="3E1B39C3" w14:textId="77777777" w:rsidTr="00CE3D01">
        <w:trPr>
          <w:trHeight w:val="317"/>
        </w:trPr>
        <w:tc>
          <w:tcPr>
            <w:tcW w:w="747" w:type="dxa"/>
            <w:shd w:val="clear" w:color="auto" w:fill="auto"/>
          </w:tcPr>
          <w:p w14:paraId="6B117854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18422F3F" w14:textId="77777777" w:rsidR="00F37032" w:rsidRPr="00424BD2" w:rsidRDefault="00F37032" w:rsidP="00EC7B0A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</w:tc>
      </w:tr>
      <w:tr w:rsidR="00F37032" w:rsidRPr="00424BD2" w14:paraId="2434DF1C" w14:textId="77777777" w:rsidTr="00CE3D01">
        <w:trPr>
          <w:trHeight w:val="317"/>
        </w:trPr>
        <w:tc>
          <w:tcPr>
            <w:tcW w:w="747" w:type="dxa"/>
            <w:shd w:val="clear" w:color="auto" w:fill="auto"/>
          </w:tcPr>
          <w:p w14:paraId="3583B852" w14:textId="7C980266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 w:rsidRPr="00424BD2">
              <w:rPr>
                <w:sz w:val="22"/>
                <w:szCs w:val="22"/>
                <w:lang w:val="en-GB"/>
              </w:rPr>
              <w:t>2</w:t>
            </w:r>
            <w:r w:rsidR="001F7499" w:rsidRPr="00424BD2">
              <w:rPr>
                <w:sz w:val="22"/>
                <w:szCs w:val="22"/>
                <w:lang w:val="en-GB"/>
              </w:rPr>
              <w:t>1</w:t>
            </w:r>
            <w:r w:rsidRPr="00424BD2">
              <w:rPr>
                <w:sz w:val="22"/>
                <w:szCs w:val="22"/>
                <w:lang w:val="en-GB"/>
              </w:rPr>
              <w:t>/</w:t>
            </w:r>
            <w:r w:rsidR="00F928A4">
              <w:rPr>
                <w:sz w:val="22"/>
                <w:szCs w:val="22"/>
                <w:lang w:val="en-GB"/>
              </w:rPr>
              <w:t>75</w:t>
            </w:r>
          </w:p>
        </w:tc>
        <w:tc>
          <w:tcPr>
            <w:tcW w:w="9568" w:type="dxa"/>
            <w:shd w:val="clear" w:color="auto" w:fill="auto"/>
          </w:tcPr>
          <w:p w14:paraId="3726FEE8" w14:textId="10178511" w:rsidR="00F37032" w:rsidRPr="00424BD2" w:rsidRDefault="00F37032" w:rsidP="004A261C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  <w:r w:rsidRPr="00424BD2">
              <w:rPr>
                <w:b/>
                <w:sz w:val="22"/>
                <w:szCs w:val="22"/>
                <w:lang w:val="en-GB"/>
              </w:rPr>
              <w:t xml:space="preserve">Public Questions </w:t>
            </w:r>
          </w:p>
          <w:p w14:paraId="6E0DD86E" w14:textId="12FE6590" w:rsidR="00F37032" w:rsidRPr="00424BD2" w:rsidRDefault="00F37032" w:rsidP="004A691C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 w:rsidRPr="00424BD2">
              <w:rPr>
                <w:bCs/>
                <w:sz w:val="22"/>
                <w:szCs w:val="22"/>
                <w:lang w:val="en-GB"/>
              </w:rPr>
              <w:t xml:space="preserve">There were no public questions.  </w:t>
            </w:r>
          </w:p>
        </w:tc>
      </w:tr>
      <w:tr w:rsidR="00F37032" w:rsidRPr="00424BD2" w14:paraId="5E5D9B39" w14:textId="77777777" w:rsidTr="00CE3D01">
        <w:tc>
          <w:tcPr>
            <w:tcW w:w="747" w:type="dxa"/>
            <w:shd w:val="clear" w:color="auto" w:fill="auto"/>
          </w:tcPr>
          <w:p w14:paraId="1B60056C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4DBCC851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F37032" w:rsidRPr="00424BD2" w14:paraId="32229F3D" w14:textId="77777777" w:rsidTr="00CE3D01">
        <w:tc>
          <w:tcPr>
            <w:tcW w:w="747" w:type="dxa"/>
            <w:shd w:val="clear" w:color="auto" w:fill="auto"/>
          </w:tcPr>
          <w:p w14:paraId="4818C4B4" w14:textId="4977EFFC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sz w:val="22"/>
                <w:szCs w:val="22"/>
                <w:lang w:val="en-GB"/>
              </w:rPr>
              <w:t>2</w:t>
            </w:r>
            <w:r w:rsidR="001F7499" w:rsidRPr="00424BD2">
              <w:rPr>
                <w:rFonts w:cs="Calibri"/>
                <w:sz w:val="22"/>
                <w:szCs w:val="22"/>
                <w:lang w:val="en-GB"/>
              </w:rPr>
              <w:t>1</w:t>
            </w:r>
            <w:r w:rsidRPr="00424BD2">
              <w:rPr>
                <w:rFonts w:cs="Calibri"/>
                <w:sz w:val="22"/>
                <w:szCs w:val="22"/>
                <w:lang w:val="en-GB"/>
              </w:rPr>
              <w:t>/</w:t>
            </w:r>
            <w:r w:rsidR="00F928A4">
              <w:rPr>
                <w:rFonts w:cs="Calibri"/>
                <w:sz w:val="22"/>
                <w:szCs w:val="22"/>
                <w:lang w:val="en-GB"/>
              </w:rPr>
              <w:t>76</w:t>
            </w:r>
          </w:p>
        </w:tc>
        <w:tc>
          <w:tcPr>
            <w:tcW w:w="9568" w:type="dxa"/>
            <w:shd w:val="clear" w:color="auto" w:fill="auto"/>
          </w:tcPr>
          <w:p w14:paraId="793F15EA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b/>
                <w:sz w:val="22"/>
                <w:szCs w:val="22"/>
                <w:lang w:val="en-GB"/>
              </w:rPr>
              <w:t>Apologies and declarations of members’ interests</w:t>
            </w:r>
          </w:p>
          <w:p w14:paraId="04389AC3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  <w:p w14:paraId="0A95DBEC" w14:textId="02C01B7D" w:rsidR="00F37032" w:rsidRPr="00424BD2" w:rsidRDefault="00F928A4" w:rsidP="00E55868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76</w:t>
            </w:r>
            <w:r w:rsidR="00F37032" w:rsidRPr="00424BD2">
              <w:rPr>
                <w:rFonts w:cs="Calibri"/>
                <w:sz w:val="22"/>
                <w:szCs w:val="22"/>
                <w:lang w:val="en-GB"/>
              </w:rPr>
              <w:t>.1 Apologies were received from</w:t>
            </w:r>
            <w:r w:rsidR="00192AFC" w:rsidRPr="00424BD2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D73358" w:rsidRPr="00424BD2">
              <w:rPr>
                <w:rFonts w:cs="Calibri"/>
                <w:sz w:val="22"/>
                <w:szCs w:val="22"/>
                <w:lang w:val="en-GB"/>
              </w:rPr>
              <w:t>Cllr</w:t>
            </w:r>
            <w:r w:rsidR="00171C58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267F9E">
              <w:rPr>
                <w:rFonts w:cs="Calibri"/>
                <w:sz w:val="22"/>
                <w:szCs w:val="22"/>
                <w:lang w:val="en-GB"/>
              </w:rPr>
              <w:t>Narayanan</w:t>
            </w:r>
            <w:r w:rsidR="00155F21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717D54" w:rsidRPr="00424BD2">
              <w:rPr>
                <w:rFonts w:cs="Calibri"/>
                <w:sz w:val="22"/>
                <w:szCs w:val="22"/>
                <w:lang w:val="en-GB"/>
              </w:rPr>
              <w:t xml:space="preserve">and </w:t>
            </w:r>
            <w:r w:rsidR="009A7368" w:rsidRPr="00424BD2">
              <w:rPr>
                <w:rFonts w:cs="Calibri"/>
                <w:sz w:val="22"/>
                <w:szCs w:val="22"/>
                <w:lang w:val="en-GB"/>
              </w:rPr>
              <w:t>B</w:t>
            </w:r>
            <w:r w:rsidR="00685614" w:rsidRPr="00424BD2">
              <w:rPr>
                <w:rFonts w:cs="Calibri"/>
                <w:sz w:val="22"/>
                <w:szCs w:val="22"/>
                <w:lang w:val="en-GB"/>
              </w:rPr>
              <w:t>/Cllr</w:t>
            </w:r>
            <w:r w:rsidR="00311509">
              <w:rPr>
                <w:rFonts w:cs="Calibri"/>
                <w:sz w:val="22"/>
                <w:szCs w:val="22"/>
                <w:lang w:val="en-GB"/>
              </w:rPr>
              <w:t>s</w:t>
            </w:r>
            <w:r w:rsidR="00685614" w:rsidRPr="00424BD2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CB05AD">
              <w:rPr>
                <w:rFonts w:cs="Calibri"/>
                <w:sz w:val="22"/>
                <w:szCs w:val="22"/>
                <w:lang w:val="en-GB"/>
              </w:rPr>
              <w:t xml:space="preserve">Batth, </w:t>
            </w:r>
            <w:r w:rsidR="00171C58">
              <w:rPr>
                <w:rFonts w:cs="Calibri"/>
                <w:sz w:val="22"/>
                <w:szCs w:val="22"/>
                <w:lang w:val="en-GB"/>
              </w:rPr>
              <w:t>Patman, Frewin</w:t>
            </w:r>
            <w:r w:rsidR="00316ACC">
              <w:rPr>
                <w:rFonts w:cs="Calibri"/>
                <w:sz w:val="22"/>
                <w:szCs w:val="22"/>
                <w:lang w:val="en-GB"/>
              </w:rPr>
              <w:t xml:space="preserve"> and Munro</w:t>
            </w:r>
            <w:r w:rsidR="00621BFC">
              <w:rPr>
                <w:rFonts w:cs="Calibri"/>
                <w:sz w:val="22"/>
                <w:szCs w:val="22"/>
                <w:lang w:val="en-GB"/>
              </w:rPr>
              <w:t xml:space="preserve"> and Rance</w:t>
            </w:r>
            <w:r w:rsidR="00685614" w:rsidRPr="00424BD2">
              <w:rPr>
                <w:rFonts w:cs="Calibri"/>
                <w:sz w:val="22"/>
                <w:szCs w:val="22"/>
                <w:lang w:val="en-GB"/>
              </w:rPr>
              <w:t xml:space="preserve">. </w:t>
            </w:r>
          </w:p>
        </w:tc>
      </w:tr>
      <w:tr w:rsidR="00F37032" w:rsidRPr="00424BD2" w14:paraId="47A67A05" w14:textId="77777777" w:rsidTr="00CE3D01">
        <w:tc>
          <w:tcPr>
            <w:tcW w:w="747" w:type="dxa"/>
            <w:shd w:val="clear" w:color="auto" w:fill="auto"/>
          </w:tcPr>
          <w:p w14:paraId="7543AAF8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4002D4B2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F37032" w:rsidRPr="00424BD2" w14:paraId="3760CB83" w14:textId="77777777" w:rsidTr="00CE3D01">
        <w:tc>
          <w:tcPr>
            <w:tcW w:w="747" w:type="dxa"/>
            <w:shd w:val="clear" w:color="auto" w:fill="auto"/>
          </w:tcPr>
          <w:p w14:paraId="58A3E4FC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22948937" w14:textId="395D00AD" w:rsidR="00F37032" w:rsidRPr="00424BD2" w:rsidRDefault="00F928A4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76</w:t>
            </w:r>
            <w:r w:rsidR="00F37032" w:rsidRPr="00424BD2">
              <w:rPr>
                <w:rFonts w:cs="Calibri"/>
                <w:sz w:val="22"/>
                <w:szCs w:val="22"/>
                <w:lang w:val="en-GB"/>
              </w:rPr>
              <w:t>.2 There were no declarations of interest.</w:t>
            </w:r>
          </w:p>
        </w:tc>
      </w:tr>
      <w:tr w:rsidR="00F37032" w:rsidRPr="00424BD2" w14:paraId="76CF3CDC" w14:textId="77777777" w:rsidTr="00CE3D01">
        <w:tc>
          <w:tcPr>
            <w:tcW w:w="747" w:type="dxa"/>
            <w:shd w:val="clear" w:color="auto" w:fill="auto"/>
          </w:tcPr>
          <w:p w14:paraId="176C33D7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2D0D6B04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sz w:val="22"/>
                <w:szCs w:val="22"/>
                <w:lang w:val="en-GB"/>
              </w:rPr>
              <w:t xml:space="preserve">          </w:t>
            </w:r>
          </w:p>
        </w:tc>
      </w:tr>
      <w:tr w:rsidR="00F37032" w:rsidRPr="00424BD2" w14:paraId="4913D513" w14:textId="77777777" w:rsidTr="00CE3D01">
        <w:tc>
          <w:tcPr>
            <w:tcW w:w="747" w:type="dxa"/>
            <w:shd w:val="clear" w:color="auto" w:fill="auto"/>
          </w:tcPr>
          <w:p w14:paraId="075EBDE9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58A83C08" w14:textId="61753BEE" w:rsidR="00F37032" w:rsidRPr="00424BD2" w:rsidRDefault="00F928A4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76</w:t>
            </w:r>
            <w:r w:rsidR="00F37032" w:rsidRPr="00424BD2">
              <w:rPr>
                <w:rFonts w:cs="Calibri"/>
                <w:sz w:val="22"/>
                <w:szCs w:val="22"/>
                <w:lang w:val="en-GB"/>
              </w:rPr>
              <w:t>.3 There were no changes to members’ declarations of pecuniary interests.</w:t>
            </w:r>
          </w:p>
        </w:tc>
      </w:tr>
      <w:tr w:rsidR="00F37032" w:rsidRPr="00424BD2" w14:paraId="3CB75565" w14:textId="77777777" w:rsidTr="00CE3D01">
        <w:trPr>
          <w:trHeight w:hRule="exact" w:val="284"/>
        </w:trPr>
        <w:tc>
          <w:tcPr>
            <w:tcW w:w="747" w:type="dxa"/>
            <w:shd w:val="clear" w:color="auto" w:fill="auto"/>
          </w:tcPr>
          <w:p w14:paraId="18E20F66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3757933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F37032" w:rsidRPr="00424BD2" w14:paraId="661874F3" w14:textId="77777777" w:rsidTr="00CE3D01">
        <w:trPr>
          <w:trHeight w:val="1605"/>
        </w:trPr>
        <w:tc>
          <w:tcPr>
            <w:tcW w:w="747" w:type="dxa"/>
            <w:shd w:val="clear" w:color="auto" w:fill="auto"/>
          </w:tcPr>
          <w:p w14:paraId="6053E28D" w14:textId="36DB4D86" w:rsidR="00F37032" w:rsidRPr="00424BD2" w:rsidRDefault="001F7499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sz w:val="22"/>
                <w:szCs w:val="22"/>
                <w:lang w:val="en-GB"/>
              </w:rPr>
              <w:t>21</w:t>
            </w:r>
            <w:r w:rsidR="00F37032" w:rsidRPr="00424BD2">
              <w:rPr>
                <w:rFonts w:cs="Calibri"/>
                <w:sz w:val="22"/>
                <w:szCs w:val="22"/>
                <w:lang w:val="en-GB"/>
              </w:rPr>
              <w:t>/</w:t>
            </w:r>
            <w:r w:rsidR="00F928A4">
              <w:rPr>
                <w:rFonts w:cs="Calibri"/>
                <w:sz w:val="22"/>
                <w:szCs w:val="22"/>
                <w:lang w:val="en-GB"/>
              </w:rPr>
              <w:t>77</w:t>
            </w:r>
          </w:p>
        </w:tc>
        <w:tc>
          <w:tcPr>
            <w:tcW w:w="9568" w:type="dxa"/>
            <w:shd w:val="clear" w:color="auto" w:fill="auto"/>
          </w:tcPr>
          <w:p w14:paraId="0D27136B" w14:textId="547E4509" w:rsidR="00DE0DAD" w:rsidRPr="00DE0DAD" w:rsidRDefault="00F928A4" w:rsidP="00DE0DAD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>
              <w:rPr>
                <w:rFonts w:cs="Calibri"/>
                <w:b/>
                <w:sz w:val="22"/>
                <w:szCs w:val="22"/>
                <w:lang w:val="en-GB"/>
              </w:rPr>
              <w:t>77</w:t>
            </w:r>
            <w:r w:rsidR="00261EE9">
              <w:rPr>
                <w:rFonts w:cs="Calibri"/>
                <w:b/>
                <w:sz w:val="22"/>
                <w:szCs w:val="22"/>
                <w:lang w:val="en-GB"/>
              </w:rPr>
              <w:t>.</w:t>
            </w:r>
            <w:r w:rsidR="00824C2E"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1 </w:t>
            </w:r>
            <w:r w:rsidR="00F37032"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Council Minutes </w:t>
            </w:r>
            <w:r w:rsidR="00261EE9">
              <w:rPr>
                <w:rFonts w:cs="Calibri"/>
                <w:b/>
                <w:sz w:val="22"/>
                <w:szCs w:val="22"/>
                <w:lang w:val="en-GB"/>
              </w:rPr>
              <w:t>1</w:t>
            </w:r>
            <w:r>
              <w:rPr>
                <w:rFonts w:cs="Calibri"/>
                <w:b/>
                <w:sz w:val="22"/>
                <w:szCs w:val="22"/>
                <w:lang w:val="en-GB"/>
              </w:rPr>
              <w:t>9 June</w:t>
            </w:r>
            <w:r w:rsidR="00AC5E75"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 </w:t>
            </w:r>
            <w:r w:rsidR="00F37032" w:rsidRPr="00424BD2">
              <w:rPr>
                <w:rFonts w:cs="Calibri"/>
                <w:b/>
                <w:sz w:val="22"/>
                <w:szCs w:val="22"/>
                <w:lang w:val="en-GB"/>
              </w:rPr>
              <w:t>202</w:t>
            </w:r>
            <w:r w:rsidR="009C4A87" w:rsidRPr="00424BD2">
              <w:rPr>
                <w:rFonts w:cs="Calibri"/>
                <w:b/>
                <w:sz w:val="22"/>
                <w:szCs w:val="22"/>
                <w:lang w:val="en-GB"/>
              </w:rPr>
              <w:t>1</w:t>
            </w:r>
          </w:p>
          <w:p w14:paraId="64F1CF41" w14:textId="77777777" w:rsidR="00B21033" w:rsidRDefault="00B21033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  <w:p w14:paraId="2A70AB80" w14:textId="3DB93071" w:rsidR="00A8099B" w:rsidRPr="00424BD2" w:rsidRDefault="00B93A7B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 w:rsidRPr="00F52DCD">
              <w:rPr>
                <w:rFonts w:cs="Calibri"/>
                <w:bCs/>
                <w:sz w:val="22"/>
                <w:szCs w:val="22"/>
                <w:lang w:val="en-GB"/>
              </w:rPr>
              <w:t>77.</w:t>
            </w:r>
            <w:r w:rsidR="00F52DCD">
              <w:rPr>
                <w:rFonts w:cs="Calibri"/>
                <w:bCs/>
                <w:sz w:val="22"/>
                <w:szCs w:val="22"/>
                <w:lang w:val="en-GB"/>
              </w:rPr>
              <w:t>1.1</w:t>
            </w:r>
            <w:r w:rsidRPr="00F52DCD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  <w:r w:rsidRPr="003758BD">
              <w:rPr>
                <w:rFonts w:cs="Calibri"/>
                <w:bCs/>
                <w:sz w:val="22"/>
                <w:szCs w:val="22"/>
                <w:lang w:val="en-GB"/>
              </w:rPr>
              <w:t xml:space="preserve">Cllr Peer requested that </w:t>
            </w:r>
            <w:r w:rsidR="000E5214" w:rsidRPr="003758BD">
              <w:rPr>
                <w:rFonts w:cs="Calibri"/>
                <w:bCs/>
                <w:sz w:val="22"/>
                <w:szCs w:val="22"/>
                <w:lang w:val="en-GB"/>
              </w:rPr>
              <w:t>68.4.2 be updated to reflect that it was the Borough</w:t>
            </w:r>
            <w:r w:rsidR="002C0BD4" w:rsidRPr="003758BD">
              <w:rPr>
                <w:rFonts w:cs="Calibri"/>
                <w:bCs/>
                <w:sz w:val="22"/>
                <w:szCs w:val="22"/>
                <w:lang w:val="en-GB"/>
              </w:rPr>
              <w:t xml:space="preserve"> P</w:t>
            </w:r>
            <w:r w:rsidR="00040B7E" w:rsidRPr="003758BD">
              <w:rPr>
                <w:rFonts w:cs="Calibri"/>
                <w:bCs/>
                <w:sz w:val="22"/>
                <w:szCs w:val="22"/>
                <w:lang w:val="en-GB"/>
              </w:rPr>
              <w:t xml:space="preserve">arish </w:t>
            </w:r>
            <w:r w:rsidR="002C0BD4" w:rsidRPr="003758BD">
              <w:rPr>
                <w:rFonts w:cs="Calibri"/>
                <w:bCs/>
                <w:sz w:val="22"/>
                <w:szCs w:val="22"/>
                <w:lang w:val="en-GB"/>
              </w:rPr>
              <w:t>L</w:t>
            </w:r>
            <w:r w:rsidR="00040B7E" w:rsidRPr="003758BD">
              <w:rPr>
                <w:rFonts w:cs="Calibri"/>
                <w:bCs/>
                <w:sz w:val="22"/>
                <w:szCs w:val="22"/>
                <w:lang w:val="en-GB"/>
              </w:rPr>
              <w:t xml:space="preserve">iaison </w:t>
            </w:r>
            <w:r w:rsidR="002C0BD4" w:rsidRPr="003758BD">
              <w:rPr>
                <w:rFonts w:cs="Calibri"/>
                <w:bCs/>
                <w:sz w:val="22"/>
                <w:szCs w:val="22"/>
                <w:lang w:val="en-GB"/>
              </w:rPr>
              <w:t>F</w:t>
            </w:r>
            <w:r w:rsidR="00040B7E" w:rsidRPr="003758BD">
              <w:rPr>
                <w:rFonts w:cs="Calibri"/>
                <w:bCs/>
                <w:sz w:val="22"/>
                <w:szCs w:val="22"/>
                <w:lang w:val="en-GB"/>
              </w:rPr>
              <w:t xml:space="preserve">orum </w:t>
            </w:r>
            <w:r w:rsidR="003758BD" w:rsidRPr="003758BD">
              <w:rPr>
                <w:rFonts w:cs="Calibri"/>
                <w:bCs/>
                <w:sz w:val="22"/>
                <w:szCs w:val="22"/>
                <w:lang w:val="en-GB"/>
              </w:rPr>
              <w:t xml:space="preserve">that had been offered use of a meeting room in the new community centre </w:t>
            </w:r>
            <w:r w:rsidR="00040B7E" w:rsidRPr="003758BD">
              <w:rPr>
                <w:rFonts w:cs="Calibri"/>
                <w:bCs/>
                <w:sz w:val="22"/>
                <w:szCs w:val="22"/>
                <w:lang w:val="en-GB"/>
              </w:rPr>
              <w:t>from October</w:t>
            </w:r>
            <w:r w:rsidR="003758BD">
              <w:rPr>
                <w:rFonts w:cs="Calibri"/>
                <w:bCs/>
                <w:sz w:val="22"/>
                <w:szCs w:val="22"/>
                <w:lang w:val="en-GB"/>
              </w:rPr>
              <w:t xml:space="preserve"> 2021.</w:t>
            </w:r>
          </w:p>
          <w:p w14:paraId="2F209B55" w14:textId="19580CC1" w:rsidR="00BD174D" w:rsidRPr="00424BD2" w:rsidRDefault="00B93A7B" w:rsidP="00BD174D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>
              <w:rPr>
                <w:rFonts w:cs="Calibri"/>
                <w:b/>
                <w:sz w:val="22"/>
                <w:szCs w:val="22"/>
                <w:lang w:val="en-GB"/>
              </w:rPr>
              <w:t xml:space="preserve"> </w:t>
            </w:r>
            <w:r w:rsidR="00F37032"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  </w:t>
            </w:r>
            <w:r w:rsidR="006677DF" w:rsidRPr="00424BD2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</w:p>
          <w:p w14:paraId="10F3CCD8" w14:textId="180D6555" w:rsidR="00F37032" w:rsidRPr="00424BD2" w:rsidRDefault="00F37032" w:rsidP="00BD174D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sz w:val="22"/>
                <w:szCs w:val="22"/>
                <w:lang w:val="en-GB"/>
              </w:rPr>
              <w:t xml:space="preserve">The minutes of the Council meeting held on </w:t>
            </w:r>
            <w:r w:rsidR="00261EE9">
              <w:rPr>
                <w:rFonts w:cs="Calibri"/>
                <w:sz w:val="22"/>
                <w:szCs w:val="22"/>
                <w:lang w:val="en-GB"/>
              </w:rPr>
              <w:t>1</w:t>
            </w:r>
            <w:r w:rsidR="00F928A4">
              <w:rPr>
                <w:rFonts w:cs="Calibri"/>
                <w:sz w:val="22"/>
                <w:szCs w:val="22"/>
                <w:lang w:val="en-GB"/>
              </w:rPr>
              <w:t>9</w:t>
            </w:r>
            <w:r w:rsidR="00261EE9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F928A4">
              <w:rPr>
                <w:rFonts w:cs="Calibri"/>
                <w:sz w:val="22"/>
                <w:szCs w:val="22"/>
                <w:lang w:val="en-GB"/>
              </w:rPr>
              <w:t>June</w:t>
            </w:r>
            <w:r w:rsidR="00FF57A7" w:rsidRPr="00424BD2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Pr="00424BD2">
              <w:rPr>
                <w:rFonts w:cs="Calibri"/>
                <w:sz w:val="22"/>
                <w:szCs w:val="22"/>
                <w:lang w:val="en-GB"/>
              </w:rPr>
              <w:t>202</w:t>
            </w:r>
            <w:r w:rsidR="009C4A87" w:rsidRPr="00424BD2">
              <w:rPr>
                <w:rFonts w:cs="Calibri"/>
                <w:sz w:val="22"/>
                <w:szCs w:val="22"/>
                <w:lang w:val="en-GB"/>
              </w:rPr>
              <w:t>1</w:t>
            </w:r>
            <w:r w:rsidRPr="00424BD2">
              <w:rPr>
                <w:rFonts w:cs="Calibri"/>
                <w:sz w:val="22"/>
                <w:szCs w:val="22"/>
                <w:lang w:val="en-GB"/>
              </w:rPr>
              <w:t xml:space="preserve"> that had been circulated prior to the meeting were </w:t>
            </w:r>
            <w:r w:rsidRPr="00424BD2">
              <w:rPr>
                <w:rFonts w:cs="Calibri"/>
                <w:b/>
                <w:sz w:val="22"/>
                <w:szCs w:val="22"/>
                <w:lang w:val="en-GB"/>
              </w:rPr>
              <w:t>APPROVED</w:t>
            </w:r>
            <w:r w:rsidR="003758BD">
              <w:rPr>
                <w:rFonts w:cs="Calibri"/>
                <w:b/>
                <w:sz w:val="22"/>
                <w:szCs w:val="22"/>
                <w:lang w:val="en-GB"/>
              </w:rPr>
              <w:t xml:space="preserve"> </w:t>
            </w:r>
            <w:r w:rsidR="003758BD" w:rsidRPr="003758BD">
              <w:rPr>
                <w:rFonts w:cs="Calibri"/>
                <w:bCs/>
                <w:sz w:val="22"/>
                <w:szCs w:val="22"/>
                <w:lang w:val="en-GB"/>
              </w:rPr>
              <w:t>subject to the above amendment.</w:t>
            </w:r>
            <w:r w:rsidR="003758BD">
              <w:rPr>
                <w:rFonts w:cs="Calibri"/>
                <w:b/>
                <w:sz w:val="22"/>
                <w:szCs w:val="22"/>
                <w:lang w:val="en-GB"/>
              </w:rPr>
              <w:t xml:space="preserve"> </w:t>
            </w:r>
          </w:p>
          <w:p w14:paraId="74064073" w14:textId="77777777" w:rsidR="00DC7E43" w:rsidRPr="00424BD2" w:rsidRDefault="00DC7E43" w:rsidP="00DC7E43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  <w:p w14:paraId="2EE36EA5" w14:textId="42DD5293" w:rsidR="00F37032" w:rsidRPr="00424BD2" w:rsidRDefault="00F37032" w:rsidP="00DC7E43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sz w:val="22"/>
                <w:szCs w:val="22"/>
                <w:lang w:val="en-GB"/>
              </w:rPr>
              <w:t>Proposed: Cllr.</w:t>
            </w:r>
            <w:r w:rsidR="0032271B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Pr="00424BD2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291F52">
              <w:rPr>
                <w:rFonts w:cs="Calibri"/>
                <w:sz w:val="22"/>
                <w:szCs w:val="22"/>
                <w:lang w:val="en-GB"/>
              </w:rPr>
              <w:t>Clarke</w:t>
            </w:r>
            <w:r w:rsidRPr="00424BD2">
              <w:rPr>
                <w:rFonts w:cs="Calibri"/>
                <w:sz w:val="22"/>
                <w:szCs w:val="22"/>
                <w:lang w:val="en-GB"/>
              </w:rPr>
              <w:t xml:space="preserve">    </w:t>
            </w:r>
            <w:r w:rsidR="003758BD">
              <w:rPr>
                <w:rFonts w:cs="Calibri"/>
                <w:sz w:val="22"/>
                <w:szCs w:val="22"/>
                <w:lang w:val="en-GB"/>
              </w:rPr>
              <w:t xml:space="preserve">          </w:t>
            </w:r>
            <w:r w:rsidRPr="00424BD2">
              <w:rPr>
                <w:rFonts w:cs="Calibri"/>
                <w:sz w:val="22"/>
                <w:szCs w:val="22"/>
                <w:lang w:val="en-GB"/>
              </w:rPr>
              <w:t>Seconded: Cllr.</w:t>
            </w:r>
            <w:r w:rsidR="00F05CF8" w:rsidRPr="00424BD2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291F52">
              <w:rPr>
                <w:rFonts w:cs="Calibri"/>
                <w:sz w:val="22"/>
                <w:szCs w:val="22"/>
                <w:lang w:val="en-GB"/>
              </w:rPr>
              <w:t>Jah</w:t>
            </w:r>
            <w:r w:rsidR="003758BD">
              <w:rPr>
                <w:rFonts w:cs="Calibri"/>
                <w:sz w:val="22"/>
                <w:szCs w:val="22"/>
                <w:lang w:val="en-GB"/>
              </w:rPr>
              <w:t>romi</w:t>
            </w:r>
            <w:r w:rsidRPr="00424BD2">
              <w:rPr>
                <w:rFonts w:cs="Calibri"/>
                <w:sz w:val="22"/>
                <w:szCs w:val="22"/>
                <w:lang w:val="en-GB"/>
              </w:rPr>
              <w:t xml:space="preserve">         Unanimously agreed</w:t>
            </w:r>
          </w:p>
        </w:tc>
      </w:tr>
      <w:tr w:rsidR="00F37032" w:rsidRPr="00424BD2" w14:paraId="5B451423" w14:textId="77777777" w:rsidTr="00CE3D01">
        <w:tc>
          <w:tcPr>
            <w:tcW w:w="747" w:type="dxa"/>
            <w:shd w:val="clear" w:color="auto" w:fill="auto"/>
          </w:tcPr>
          <w:p w14:paraId="534B7348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1092654E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F37032" w:rsidRPr="00424BD2" w14:paraId="35726A31" w14:textId="77777777" w:rsidTr="00CE3D01">
        <w:tc>
          <w:tcPr>
            <w:tcW w:w="747" w:type="dxa"/>
            <w:shd w:val="clear" w:color="auto" w:fill="auto"/>
          </w:tcPr>
          <w:p w14:paraId="04226267" w14:textId="77777777" w:rsidR="00F37032" w:rsidRPr="00424BD2" w:rsidRDefault="00F37032" w:rsidP="00E27DE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608A51D6" w14:textId="2C13DE4E" w:rsidR="00F37032" w:rsidRPr="00424BD2" w:rsidRDefault="00F928A4" w:rsidP="0036258E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>
              <w:rPr>
                <w:rFonts w:cs="Calibri"/>
                <w:b/>
                <w:sz w:val="22"/>
                <w:szCs w:val="22"/>
                <w:lang w:val="en-GB"/>
              </w:rPr>
              <w:t>77</w:t>
            </w:r>
            <w:r w:rsidR="00AC5E75" w:rsidRPr="00424BD2">
              <w:rPr>
                <w:rFonts w:cs="Calibri"/>
                <w:b/>
                <w:sz w:val="22"/>
                <w:szCs w:val="22"/>
                <w:lang w:val="en-GB"/>
              </w:rPr>
              <w:t>.</w:t>
            </w:r>
            <w:r w:rsidR="00F37032"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2 Matters Arising from Previous Meeting </w:t>
            </w:r>
          </w:p>
        </w:tc>
      </w:tr>
      <w:tr w:rsidR="0036258E" w:rsidRPr="00424BD2" w14:paraId="7AD65147" w14:textId="77777777" w:rsidTr="00CE3D01">
        <w:tc>
          <w:tcPr>
            <w:tcW w:w="747" w:type="dxa"/>
            <w:shd w:val="clear" w:color="auto" w:fill="auto"/>
          </w:tcPr>
          <w:p w14:paraId="725AB85D" w14:textId="77777777" w:rsidR="0036258E" w:rsidRPr="00424BD2" w:rsidRDefault="0036258E" w:rsidP="002336BC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1D5FAF57" w14:textId="77777777" w:rsidR="0036258E" w:rsidRPr="00424BD2" w:rsidRDefault="0036258E" w:rsidP="00FF57A7">
            <w:pPr>
              <w:pStyle w:val="Notice"/>
              <w:tabs>
                <w:tab w:val="left" w:pos="1023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</w:tc>
      </w:tr>
      <w:tr w:rsidR="00F37032" w:rsidRPr="00424BD2" w14:paraId="532859EA" w14:textId="77777777" w:rsidTr="00CE3D01">
        <w:tc>
          <w:tcPr>
            <w:tcW w:w="747" w:type="dxa"/>
            <w:shd w:val="clear" w:color="auto" w:fill="auto"/>
          </w:tcPr>
          <w:p w14:paraId="01609F6A" w14:textId="77777777" w:rsidR="00F37032" w:rsidRPr="00424BD2" w:rsidRDefault="00F37032" w:rsidP="002336BC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72D04F2A" w14:textId="77777777" w:rsidR="00F37032" w:rsidRPr="00424BD2" w:rsidRDefault="00F37032" w:rsidP="00FF57A7">
            <w:pPr>
              <w:pStyle w:val="Notice"/>
              <w:tabs>
                <w:tab w:val="left" w:pos="1023"/>
              </w:tabs>
              <w:spacing w:after="0"/>
              <w:rPr>
                <w:rFonts w:cs="Calibri"/>
                <w:bCs/>
                <w:sz w:val="22"/>
                <w:szCs w:val="22"/>
                <w:u w:val="single"/>
                <w:lang w:val="en-GB"/>
              </w:rPr>
            </w:pPr>
            <w:r w:rsidRPr="00424BD2">
              <w:rPr>
                <w:rFonts w:cs="Calibri"/>
                <w:bCs/>
                <w:sz w:val="22"/>
                <w:szCs w:val="22"/>
                <w:lang w:val="en-GB"/>
              </w:rPr>
              <w:t>128</w:t>
            </w:r>
            <w:r w:rsidRPr="00424BD2">
              <w:rPr>
                <w:rFonts w:cs="Calibri"/>
                <w:sz w:val="22"/>
                <w:szCs w:val="22"/>
                <w:lang w:val="en-GB"/>
              </w:rPr>
              <w:t>.0</w:t>
            </w:r>
            <w:r w:rsidRPr="00424BD2">
              <w:rPr>
                <w:rFonts w:cs="Calibri"/>
                <w:bCs/>
                <w:sz w:val="22"/>
                <w:szCs w:val="22"/>
                <w:u w:val="single"/>
                <w:lang w:val="en-GB"/>
              </w:rPr>
              <w:t xml:space="preserve"> </w:t>
            </w:r>
            <w:r w:rsidR="00701181" w:rsidRPr="00424BD2">
              <w:rPr>
                <w:rFonts w:cs="Calibri"/>
                <w:bCs/>
                <w:sz w:val="22"/>
                <w:szCs w:val="22"/>
                <w:u w:val="single"/>
                <w:lang w:val="en-GB"/>
              </w:rPr>
              <w:t xml:space="preserve">Land Swop SPC and WBC </w:t>
            </w:r>
          </w:p>
          <w:p w14:paraId="57609160" w14:textId="5196F999" w:rsidR="00D53755" w:rsidRPr="00424BD2" w:rsidRDefault="008B508F" w:rsidP="00FF57A7">
            <w:pPr>
              <w:pStyle w:val="Notice"/>
              <w:tabs>
                <w:tab w:val="left" w:pos="461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>
              <w:rPr>
                <w:rFonts w:cs="Calibri"/>
                <w:bCs/>
                <w:sz w:val="22"/>
                <w:szCs w:val="22"/>
                <w:lang w:val="en-GB"/>
              </w:rPr>
              <w:t xml:space="preserve">The Clerk </w:t>
            </w:r>
            <w:r w:rsidR="003758BD">
              <w:rPr>
                <w:rFonts w:cs="Calibri"/>
                <w:bCs/>
                <w:sz w:val="22"/>
                <w:szCs w:val="22"/>
                <w:lang w:val="en-GB"/>
              </w:rPr>
              <w:t xml:space="preserve">confirmed that he had 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>forward</w:t>
            </w:r>
            <w:r w:rsidR="003758BD">
              <w:rPr>
                <w:rFonts w:cs="Calibri"/>
                <w:bCs/>
                <w:sz w:val="22"/>
                <w:szCs w:val="22"/>
                <w:lang w:val="en-GB"/>
              </w:rPr>
              <w:t>ed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 xml:space="preserve"> details</w:t>
            </w:r>
            <w:r w:rsidR="003758BD">
              <w:rPr>
                <w:rFonts w:cs="Calibri"/>
                <w:bCs/>
                <w:sz w:val="22"/>
                <w:szCs w:val="22"/>
                <w:lang w:val="en-GB"/>
              </w:rPr>
              <w:t xml:space="preserve"> of the land swop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 xml:space="preserve"> to </w:t>
            </w:r>
            <w:r w:rsidR="008D5974">
              <w:rPr>
                <w:rFonts w:cs="Calibri"/>
                <w:bCs/>
                <w:sz w:val="22"/>
                <w:szCs w:val="22"/>
                <w:lang w:val="en-GB"/>
              </w:rPr>
              <w:t>B/Cllr Patman</w:t>
            </w:r>
            <w:r w:rsidR="003758BD">
              <w:rPr>
                <w:rFonts w:cs="Calibri"/>
                <w:bCs/>
                <w:sz w:val="22"/>
                <w:szCs w:val="22"/>
                <w:lang w:val="en-GB"/>
              </w:rPr>
              <w:t xml:space="preserve"> to progress the matter but that no response had been received to date. </w:t>
            </w:r>
          </w:p>
          <w:p w14:paraId="2F1852AC" w14:textId="3333701B" w:rsidR="00D53755" w:rsidRPr="00424BD2" w:rsidRDefault="00D53755" w:rsidP="00FF57A7">
            <w:pPr>
              <w:pStyle w:val="Notice"/>
              <w:tabs>
                <w:tab w:val="left" w:pos="461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</w:tc>
      </w:tr>
      <w:tr w:rsidR="00AB56FB" w:rsidRPr="00424BD2" w14:paraId="5581390D" w14:textId="77777777" w:rsidTr="00CE3D01">
        <w:tc>
          <w:tcPr>
            <w:tcW w:w="747" w:type="dxa"/>
            <w:shd w:val="clear" w:color="auto" w:fill="auto"/>
          </w:tcPr>
          <w:p w14:paraId="36DA5B97" w14:textId="77777777" w:rsidR="00AB56FB" w:rsidRPr="00424BD2" w:rsidRDefault="00AB56FB" w:rsidP="00AB56F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71F876E3" w14:textId="77777777" w:rsidR="00AB56FB" w:rsidRPr="00424BD2" w:rsidRDefault="00AB56FB" w:rsidP="00FF57A7">
            <w:pPr>
              <w:pStyle w:val="Notice"/>
              <w:tabs>
                <w:tab w:val="right" w:pos="274"/>
                <w:tab w:val="left" w:pos="558"/>
                <w:tab w:val="left" w:pos="600"/>
              </w:tabs>
              <w:spacing w:after="0"/>
              <w:ind w:hanging="9"/>
              <w:rPr>
                <w:bCs/>
                <w:sz w:val="22"/>
                <w:szCs w:val="22"/>
                <w:lang w:val="en-GB"/>
              </w:rPr>
            </w:pPr>
            <w:r w:rsidRPr="00424BD2">
              <w:rPr>
                <w:bCs/>
                <w:sz w:val="22"/>
                <w:szCs w:val="22"/>
                <w:lang w:val="en-GB"/>
              </w:rPr>
              <w:t xml:space="preserve">15.8.4.2 </w:t>
            </w:r>
            <w:r w:rsidRPr="00424BD2">
              <w:rPr>
                <w:bCs/>
                <w:sz w:val="22"/>
                <w:szCs w:val="22"/>
                <w:u w:val="single"/>
                <w:lang w:val="en-GB"/>
              </w:rPr>
              <w:t>Consideration to be given to implementing a process for making an award to nominated community groups for their efforts during the pandemic.</w:t>
            </w:r>
            <w:r w:rsidRPr="00424BD2">
              <w:rPr>
                <w:bCs/>
                <w:sz w:val="22"/>
                <w:szCs w:val="22"/>
                <w:lang w:val="en-GB"/>
              </w:rPr>
              <w:t xml:space="preserve"> </w:t>
            </w:r>
          </w:p>
          <w:p w14:paraId="63F5C3CB" w14:textId="01B900DB" w:rsidR="00AB56FB" w:rsidRPr="00424BD2" w:rsidRDefault="000C7E00" w:rsidP="003758BD">
            <w:pPr>
              <w:pStyle w:val="Notice"/>
              <w:tabs>
                <w:tab w:val="left" w:pos="0"/>
                <w:tab w:val="right" w:pos="27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The </w:t>
            </w:r>
            <w:r w:rsidR="00291F52">
              <w:rPr>
                <w:bCs/>
                <w:sz w:val="22"/>
                <w:szCs w:val="22"/>
                <w:lang w:val="en-GB"/>
              </w:rPr>
              <w:t xml:space="preserve">Deputy Clerk </w:t>
            </w:r>
            <w:r>
              <w:rPr>
                <w:bCs/>
                <w:sz w:val="22"/>
                <w:szCs w:val="22"/>
                <w:lang w:val="en-GB"/>
              </w:rPr>
              <w:t>noted that a d</w:t>
            </w:r>
            <w:r w:rsidR="00291F52">
              <w:rPr>
                <w:bCs/>
                <w:sz w:val="22"/>
                <w:szCs w:val="22"/>
                <w:lang w:val="en-GB"/>
              </w:rPr>
              <w:t xml:space="preserve">ate </w:t>
            </w:r>
            <w:r>
              <w:rPr>
                <w:bCs/>
                <w:sz w:val="22"/>
                <w:szCs w:val="22"/>
                <w:lang w:val="en-GB"/>
              </w:rPr>
              <w:t>had been reserved for a</w:t>
            </w:r>
            <w:r w:rsidR="00BE5CDF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gramStart"/>
            <w:r w:rsidR="00BE5CDF">
              <w:rPr>
                <w:bCs/>
                <w:sz w:val="22"/>
                <w:szCs w:val="22"/>
                <w:lang w:val="en-GB"/>
              </w:rPr>
              <w:t>volunteers</w:t>
            </w:r>
            <w:proofErr w:type="gramEnd"/>
            <w:r>
              <w:rPr>
                <w:bCs/>
                <w:sz w:val="22"/>
                <w:szCs w:val="22"/>
                <w:lang w:val="en-GB"/>
              </w:rPr>
              <w:t xml:space="preserve"> event and th</w:t>
            </w:r>
            <w:r w:rsidR="001020B7">
              <w:rPr>
                <w:bCs/>
                <w:sz w:val="22"/>
                <w:szCs w:val="22"/>
                <w:lang w:val="en-GB"/>
              </w:rPr>
              <w:t>at an invite list was being drawn up.</w:t>
            </w:r>
          </w:p>
          <w:p w14:paraId="66654126" w14:textId="77777777" w:rsidR="00AB56FB" w:rsidRPr="00424BD2" w:rsidRDefault="00AB56FB" w:rsidP="00FF57A7">
            <w:pPr>
              <w:pStyle w:val="Notice"/>
              <w:tabs>
                <w:tab w:val="right" w:pos="274"/>
                <w:tab w:val="left" w:pos="558"/>
                <w:tab w:val="left" w:pos="600"/>
              </w:tabs>
              <w:spacing w:after="0"/>
              <w:ind w:left="745" w:hanging="754"/>
              <w:rPr>
                <w:bCs/>
                <w:sz w:val="22"/>
                <w:szCs w:val="22"/>
                <w:u w:val="single"/>
                <w:lang w:val="en-GB"/>
              </w:rPr>
            </w:pPr>
          </w:p>
        </w:tc>
      </w:tr>
      <w:tr w:rsidR="00FF57A7" w:rsidRPr="00424BD2" w14:paraId="5A2AB608" w14:textId="77777777" w:rsidTr="00CE3D01">
        <w:tc>
          <w:tcPr>
            <w:tcW w:w="747" w:type="dxa"/>
            <w:shd w:val="clear" w:color="auto" w:fill="auto"/>
          </w:tcPr>
          <w:p w14:paraId="3D55C267" w14:textId="391AE806" w:rsidR="00FF57A7" w:rsidRPr="00424BD2" w:rsidRDefault="00FF57A7" w:rsidP="00FF57A7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459E88E1" w14:textId="77777777" w:rsidR="00FF57A7" w:rsidRPr="00424BD2" w:rsidRDefault="00FF57A7" w:rsidP="00FF57A7">
            <w:pPr>
              <w:pStyle w:val="Notice"/>
              <w:tabs>
                <w:tab w:val="left" w:pos="600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 w:rsidRPr="00424BD2">
              <w:rPr>
                <w:bCs/>
                <w:sz w:val="22"/>
                <w:szCs w:val="22"/>
                <w:lang w:val="en-GB"/>
              </w:rPr>
              <w:t xml:space="preserve">36.3 </w:t>
            </w:r>
            <w:r w:rsidRPr="00424BD2">
              <w:rPr>
                <w:bCs/>
                <w:sz w:val="22"/>
                <w:szCs w:val="22"/>
                <w:u w:val="single"/>
                <w:lang w:val="en-GB"/>
              </w:rPr>
              <w:t>Cllr. Alexander to speak with Cllr Boyer about digital channels and marketing for SPC</w:t>
            </w:r>
          </w:p>
          <w:p w14:paraId="0EB4089E" w14:textId="450AF12A" w:rsidR="00FF57A7" w:rsidRPr="00424BD2" w:rsidRDefault="00FE23DC" w:rsidP="00FF57A7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bCs/>
                <w:sz w:val="22"/>
                <w:szCs w:val="22"/>
                <w:lang w:val="en-GB"/>
              </w:rPr>
              <w:t xml:space="preserve">This item was noted as ongoing. </w:t>
            </w:r>
          </w:p>
          <w:p w14:paraId="1E0FAB48" w14:textId="18C5D936" w:rsidR="00D061F5" w:rsidRPr="00424BD2" w:rsidRDefault="00D061F5" w:rsidP="00FF57A7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</w:tc>
      </w:tr>
      <w:tr w:rsidR="00FF57A7" w:rsidRPr="00424BD2" w14:paraId="144A2889" w14:textId="77777777" w:rsidTr="00CE3D01">
        <w:trPr>
          <w:trHeight w:val="2527"/>
        </w:trPr>
        <w:tc>
          <w:tcPr>
            <w:tcW w:w="747" w:type="dxa"/>
            <w:shd w:val="clear" w:color="auto" w:fill="auto"/>
          </w:tcPr>
          <w:p w14:paraId="5241D06A" w14:textId="58440612" w:rsidR="00FF57A7" w:rsidRPr="00424BD2" w:rsidRDefault="00FF57A7" w:rsidP="00FF57A7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49779B9A" w14:textId="77777777" w:rsidR="00FF57A7" w:rsidRPr="00424BD2" w:rsidRDefault="00FF57A7" w:rsidP="00FF57A7">
            <w:pPr>
              <w:pStyle w:val="Notice"/>
              <w:tabs>
                <w:tab w:val="left" w:pos="600"/>
              </w:tabs>
              <w:spacing w:after="0"/>
              <w:rPr>
                <w:bCs/>
                <w:sz w:val="22"/>
                <w:szCs w:val="22"/>
                <w:u w:val="single"/>
                <w:lang w:val="en-GB"/>
              </w:rPr>
            </w:pPr>
            <w:r w:rsidRPr="00424BD2">
              <w:rPr>
                <w:bCs/>
                <w:sz w:val="22"/>
                <w:szCs w:val="22"/>
                <w:lang w:val="en-GB"/>
              </w:rPr>
              <w:t xml:space="preserve">36.4 </w:t>
            </w:r>
            <w:r w:rsidRPr="00424BD2">
              <w:rPr>
                <w:bCs/>
                <w:sz w:val="22"/>
                <w:szCs w:val="22"/>
                <w:u w:val="single"/>
                <w:lang w:val="en-GB"/>
              </w:rPr>
              <w:t xml:space="preserve">Clerk, Cllr Boyer and Alexander to discuss work to date with Cratus and report back to next Council meeting </w:t>
            </w:r>
          </w:p>
          <w:p w14:paraId="1CD8FE46" w14:textId="0ADBEEEA" w:rsidR="002511DC" w:rsidRDefault="00FF262D" w:rsidP="00291F52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>
              <w:rPr>
                <w:rFonts w:cs="Calibri"/>
                <w:bCs/>
                <w:sz w:val="22"/>
                <w:szCs w:val="22"/>
                <w:lang w:val="en-GB"/>
              </w:rPr>
              <w:t>Cllr. James confirmed that a meeting had taken place with Cratus</w:t>
            </w:r>
            <w:r w:rsidR="00F40904">
              <w:rPr>
                <w:rFonts w:cs="Calibri"/>
                <w:bCs/>
                <w:sz w:val="22"/>
                <w:szCs w:val="22"/>
                <w:lang w:val="en-GB"/>
              </w:rPr>
              <w:t xml:space="preserve"> at which it had been requested that they </w:t>
            </w:r>
            <w:r w:rsidR="0093349F">
              <w:rPr>
                <w:rFonts w:cs="Calibri"/>
                <w:bCs/>
                <w:sz w:val="22"/>
                <w:szCs w:val="22"/>
                <w:lang w:val="en-GB"/>
              </w:rPr>
              <w:t>provide a schedule of work completed to date</w:t>
            </w:r>
            <w:r w:rsidR="000D0F4A">
              <w:rPr>
                <w:rFonts w:cs="Calibri"/>
                <w:bCs/>
                <w:sz w:val="22"/>
                <w:szCs w:val="22"/>
                <w:lang w:val="en-GB"/>
              </w:rPr>
              <w:t>,</w:t>
            </w:r>
            <w:r w:rsidR="0093349F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  <w:r w:rsidR="00CE7BD8">
              <w:rPr>
                <w:rFonts w:cs="Calibri"/>
                <w:bCs/>
                <w:sz w:val="22"/>
                <w:szCs w:val="22"/>
                <w:lang w:val="en-GB"/>
              </w:rPr>
              <w:t xml:space="preserve">a schedule detailing </w:t>
            </w:r>
            <w:r w:rsidR="0093349F">
              <w:rPr>
                <w:rFonts w:cs="Calibri"/>
                <w:bCs/>
                <w:sz w:val="22"/>
                <w:szCs w:val="22"/>
                <w:lang w:val="en-GB"/>
              </w:rPr>
              <w:t>future work</w:t>
            </w:r>
            <w:r w:rsidR="000D0F4A">
              <w:rPr>
                <w:rFonts w:cs="Calibri"/>
                <w:bCs/>
                <w:sz w:val="22"/>
                <w:szCs w:val="22"/>
                <w:lang w:val="en-GB"/>
              </w:rPr>
              <w:t xml:space="preserve"> and a </w:t>
            </w:r>
            <w:r w:rsidR="0093349F">
              <w:rPr>
                <w:rFonts w:cs="Calibri"/>
                <w:bCs/>
                <w:sz w:val="22"/>
                <w:szCs w:val="22"/>
                <w:lang w:val="en-GB"/>
              </w:rPr>
              <w:t xml:space="preserve">breakdown of costs </w:t>
            </w:r>
            <w:r w:rsidR="000B1CE1">
              <w:rPr>
                <w:rFonts w:cs="Calibri"/>
                <w:bCs/>
                <w:sz w:val="22"/>
                <w:szCs w:val="22"/>
                <w:lang w:val="en-GB"/>
              </w:rPr>
              <w:t>incurred and expected up to the</w:t>
            </w:r>
            <w:r w:rsidR="002511DC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  <w:r w:rsidR="0093349F">
              <w:rPr>
                <w:rFonts w:cs="Calibri"/>
                <w:bCs/>
                <w:sz w:val="22"/>
                <w:szCs w:val="22"/>
                <w:lang w:val="en-GB"/>
              </w:rPr>
              <w:t xml:space="preserve">end of </w:t>
            </w:r>
            <w:r w:rsidR="009D6C00">
              <w:rPr>
                <w:rFonts w:cs="Calibri"/>
                <w:bCs/>
                <w:sz w:val="22"/>
                <w:szCs w:val="22"/>
                <w:lang w:val="en-GB"/>
              </w:rPr>
              <w:t xml:space="preserve">the </w:t>
            </w:r>
            <w:r w:rsidR="0093349F">
              <w:rPr>
                <w:rFonts w:cs="Calibri"/>
                <w:bCs/>
                <w:sz w:val="22"/>
                <w:szCs w:val="22"/>
                <w:lang w:val="en-GB"/>
              </w:rPr>
              <w:t xml:space="preserve">contract. </w:t>
            </w:r>
            <w:r w:rsidR="009D6C00">
              <w:rPr>
                <w:rFonts w:cs="Calibri"/>
                <w:bCs/>
                <w:sz w:val="22"/>
                <w:szCs w:val="22"/>
                <w:lang w:val="en-GB"/>
              </w:rPr>
              <w:t xml:space="preserve">A response had been received that day and Cllr. James would </w:t>
            </w:r>
            <w:r w:rsidR="00144F6F">
              <w:rPr>
                <w:rFonts w:cs="Calibri"/>
                <w:bCs/>
                <w:sz w:val="22"/>
                <w:szCs w:val="22"/>
                <w:lang w:val="en-GB"/>
              </w:rPr>
              <w:t>report back to members</w:t>
            </w:r>
            <w:r w:rsidR="00120BC6">
              <w:rPr>
                <w:rFonts w:cs="Calibri"/>
                <w:bCs/>
                <w:sz w:val="22"/>
                <w:szCs w:val="22"/>
                <w:lang w:val="en-GB"/>
              </w:rPr>
              <w:t xml:space="preserve"> at the next meeting. </w:t>
            </w:r>
          </w:p>
          <w:p w14:paraId="406AAAE7" w14:textId="77777777" w:rsidR="002511DC" w:rsidRDefault="002511DC" w:rsidP="00291F52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  <w:p w14:paraId="25F635B2" w14:textId="5BE346B3" w:rsidR="003A6120" w:rsidRPr="003A6120" w:rsidRDefault="005F1149" w:rsidP="003A612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>
              <w:rPr>
                <w:rFonts w:cs="Calibri"/>
                <w:bCs/>
                <w:sz w:val="22"/>
                <w:szCs w:val="22"/>
                <w:lang w:val="en-GB"/>
              </w:rPr>
              <w:t xml:space="preserve">The </w:t>
            </w:r>
            <w:r w:rsidR="00F061BE">
              <w:rPr>
                <w:rFonts w:cs="Calibri"/>
                <w:bCs/>
                <w:sz w:val="22"/>
                <w:szCs w:val="22"/>
                <w:lang w:val="en-GB"/>
              </w:rPr>
              <w:t xml:space="preserve">Clerk 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>undertook to</w:t>
            </w:r>
            <w:r w:rsidR="00F061BE">
              <w:rPr>
                <w:rFonts w:cs="Calibri"/>
                <w:bCs/>
                <w:sz w:val="22"/>
                <w:szCs w:val="22"/>
                <w:lang w:val="en-GB"/>
              </w:rPr>
              <w:t xml:space="preserve"> confirm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  <w:r w:rsidR="003B1CD5">
              <w:rPr>
                <w:rFonts w:cs="Calibri"/>
                <w:bCs/>
                <w:sz w:val="22"/>
                <w:szCs w:val="22"/>
                <w:lang w:val="en-GB"/>
              </w:rPr>
              <w:t xml:space="preserve">details of the 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>contractual</w:t>
            </w:r>
            <w:r w:rsidR="00F061BE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  <w:r w:rsidR="00073F96">
              <w:rPr>
                <w:rFonts w:cs="Calibri"/>
                <w:bCs/>
                <w:sz w:val="22"/>
                <w:szCs w:val="22"/>
                <w:lang w:val="en-GB"/>
              </w:rPr>
              <w:t>arrangement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 xml:space="preserve">s in place </w:t>
            </w:r>
            <w:r w:rsidR="00073F96">
              <w:rPr>
                <w:rFonts w:cs="Calibri"/>
                <w:bCs/>
                <w:sz w:val="22"/>
                <w:szCs w:val="22"/>
                <w:lang w:val="en-GB"/>
              </w:rPr>
              <w:t>with Cratus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>.</w:t>
            </w:r>
            <w:r w:rsidR="00073F96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</w:p>
          <w:p w14:paraId="41E549B9" w14:textId="7E5CBE5C" w:rsidR="00FF57A7" w:rsidRPr="00424BD2" w:rsidRDefault="00FF57A7" w:rsidP="00FF57A7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</w:tc>
      </w:tr>
      <w:tr w:rsidR="0003314C" w:rsidRPr="00424BD2" w14:paraId="21821A8B" w14:textId="77777777" w:rsidTr="00CE3D01">
        <w:tc>
          <w:tcPr>
            <w:tcW w:w="747" w:type="dxa"/>
            <w:shd w:val="clear" w:color="auto" w:fill="auto"/>
          </w:tcPr>
          <w:p w14:paraId="5447BFA2" w14:textId="0A206685" w:rsidR="0003314C" w:rsidRPr="00424BD2" w:rsidRDefault="0003314C" w:rsidP="0003314C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667CC603" w14:textId="0F2B45C6" w:rsidR="0003314C" w:rsidRPr="00B4652F" w:rsidRDefault="00A9416C" w:rsidP="0003314C">
            <w:pPr>
              <w:pStyle w:val="Notice"/>
              <w:tabs>
                <w:tab w:val="left" w:pos="600"/>
              </w:tabs>
              <w:spacing w:after="0"/>
              <w:rPr>
                <w:bCs/>
                <w:sz w:val="22"/>
                <w:szCs w:val="22"/>
                <w:u w:val="single"/>
                <w:lang w:val="en-GB"/>
              </w:rPr>
            </w:pPr>
            <w:r w:rsidRPr="00B4652F">
              <w:rPr>
                <w:bCs/>
                <w:sz w:val="22"/>
                <w:szCs w:val="22"/>
                <w:lang w:val="en-GB"/>
              </w:rPr>
              <w:t>43.6</w:t>
            </w:r>
            <w:r w:rsidRPr="00B4652F">
              <w:rPr>
                <w:bCs/>
                <w:sz w:val="22"/>
                <w:szCs w:val="22"/>
                <w:u w:val="single"/>
                <w:lang w:val="en-GB"/>
              </w:rPr>
              <w:t xml:space="preserve"> </w:t>
            </w:r>
            <w:r w:rsidR="0003314C" w:rsidRPr="00B4652F">
              <w:rPr>
                <w:bCs/>
                <w:sz w:val="22"/>
                <w:szCs w:val="22"/>
                <w:u w:val="single"/>
                <w:lang w:val="en-GB"/>
              </w:rPr>
              <w:t>Deputy Clerk to arrange professional photographs of Councillors</w:t>
            </w:r>
            <w:r w:rsidR="001F4D0C" w:rsidRPr="00B4652F">
              <w:rPr>
                <w:bCs/>
                <w:sz w:val="22"/>
                <w:szCs w:val="22"/>
                <w:u w:val="single"/>
                <w:lang w:val="en-GB"/>
              </w:rPr>
              <w:t xml:space="preserve">. </w:t>
            </w:r>
            <w:r w:rsidR="0003314C" w:rsidRPr="00B4652F">
              <w:rPr>
                <w:bCs/>
                <w:sz w:val="22"/>
                <w:szCs w:val="22"/>
                <w:u w:val="single"/>
                <w:lang w:val="en-GB"/>
              </w:rPr>
              <w:t xml:space="preserve">Councillors to provide Deputy Clerk with updates to their biographies </w:t>
            </w:r>
          </w:p>
          <w:p w14:paraId="6D419070" w14:textId="23631AE4" w:rsidR="0003314C" w:rsidRDefault="00C87EB1" w:rsidP="0003314C">
            <w:pPr>
              <w:pStyle w:val="Notice"/>
              <w:tabs>
                <w:tab w:val="left" w:pos="600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 w:rsidRPr="00316ACC">
              <w:rPr>
                <w:bCs/>
                <w:sz w:val="22"/>
                <w:szCs w:val="22"/>
                <w:lang w:val="en-GB"/>
              </w:rPr>
              <w:t xml:space="preserve">The Deputy Clerk </w:t>
            </w:r>
            <w:r w:rsidR="001706C8">
              <w:rPr>
                <w:bCs/>
                <w:sz w:val="22"/>
                <w:szCs w:val="22"/>
                <w:lang w:val="en-GB"/>
              </w:rPr>
              <w:t xml:space="preserve">confirmed that </w:t>
            </w:r>
            <w:r w:rsidR="003B1CD5">
              <w:rPr>
                <w:bCs/>
                <w:sz w:val="22"/>
                <w:szCs w:val="22"/>
                <w:lang w:val="en-GB"/>
              </w:rPr>
              <w:t>a</w:t>
            </w:r>
            <w:r w:rsidR="001706C8">
              <w:rPr>
                <w:bCs/>
                <w:sz w:val="22"/>
                <w:szCs w:val="22"/>
                <w:lang w:val="en-GB"/>
              </w:rPr>
              <w:t xml:space="preserve"> photographer had been booked for 18 August and that Councillors had been invited to </w:t>
            </w:r>
            <w:r w:rsidR="00914C6B">
              <w:rPr>
                <w:bCs/>
                <w:sz w:val="22"/>
                <w:szCs w:val="22"/>
                <w:lang w:val="en-GB"/>
              </w:rPr>
              <w:t>have their</w:t>
            </w:r>
            <w:r w:rsidR="001706C8">
              <w:rPr>
                <w:bCs/>
                <w:sz w:val="22"/>
                <w:szCs w:val="22"/>
                <w:lang w:val="en-GB"/>
              </w:rPr>
              <w:t xml:space="preserve"> photos </w:t>
            </w:r>
            <w:r w:rsidR="00914C6B">
              <w:rPr>
                <w:bCs/>
                <w:sz w:val="22"/>
                <w:szCs w:val="22"/>
                <w:lang w:val="en-GB"/>
              </w:rPr>
              <w:t>taken</w:t>
            </w:r>
            <w:r w:rsidR="001706C8">
              <w:rPr>
                <w:bCs/>
                <w:sz w:val="22"/>
                <w:szCs w:val="22"/>
                <w:lang w:val="en-GB"/>
              </w:rPr>
              <w:t xml:space="preserve">. </w:t>
            </w:r>
          </w:p>
          <w:p w14:paraId="5F8F8F87" w14:textId="314CE031" w:rsidR="004C5B7C" w:rsidRPr="004C5B7C" w:rsidRDefault="004C5B7C" w:rsidP="0003314C">
            <w:pPr>
              <w:pStyle w:val="Notice"/>
              <w:tabs>
                <w:tab w:val="left" w:pos="600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</w:tc>
      </w:tr>
      <w:tr w:rsidR="0003314C" w:rsidRPr="00424BD2" w14:paraId="5DC239CD" w14:textId="77777777" w:rsidTr="00CE3D01">
        <w:tc>
          <w:tcPr>
            <w:tcW w:w="747" w:type="dxa"/>
            <w:shd w:val="clear" w:color="auto" w:fill="auto"/>
          </w:tcPr>
          <w:p w14:paraId="66DFE7CC" w14:textId="53A76E03" w:rsidR="0003314C" w:rsidRPr="00424BD2" w:rsidRDefault="0003314C" w:rsidP="0003314C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EAC8492" w14:textId="09E5E5A4" w:rsidR="0003314C" w:rsidRPr="00B4652F" w:rsidRDefault="00A9416C" w:rsidP="0003314C">
            <w:pPr>
              <w:pStyle w:val="Notice"/>
              <w:tabs>
                <w:tab w:val="left" w:pos="600"/>
              </w:tabs>
              <w:spacing w:after="0"/>
              <w:rPr>
                <w:bCs/>
                <w:sz w:val="22"/>
                <w:szCs w:val="22"/>
                <w:u w:val="single"/>
                <w:lang w:val="en-GB"/>
              </w:rPr>
            </w:pPr>
            <w:r w:rsidRPr="00B4652F">
              <w:rPr>
                <w:bCs/>
                <w:sz w:val="22"/>
                <w:szCs w:val="22"/>
                <w:lang w:val="en-GB"/>
              </w:rPr>
              <w:t>44.4</w:t>
            </w:r>
            <w:r w:rsidRPr="00B4652F">
              <w:rPr>
                <w:bCs/>
                <w:sz w:val="22"/>
                <w:szCs w:val="22"/>
                <w:u w:val="single"/>
                <w:lang w:val="en-GB"/>
              </w:rPr>
              <w:t xml:space="preserve"> </w:t>
            </w:r>
            <w:r w:rsidR="0003314C" w:rsidRPr="00B4652F">
              <w:rPr>
                <w:bCs/>
                <w:sz w:val="22"/>
                <w:szCs w:val="22"/>
                <w:u w:val="single"/>
                <w:lang w:val="en-GB"/>
              </w:rPr>
              <w:t xml:space="preserve">Cllr. James to circulate list of assets in the Parish to members </w:t>
            </w:r>
          </w:p>
          <w:p w14:paraId="43F3D9AB" w14:textId="45199207" w:rsidR="00B70205" w:rsidRPr="00B4652F" w:rsidRDefault="00B70205" w:rsidP="0003314C">
            <w:pPr>
              <w:pStyle w:val="Notice"/>
              <w:tabs>
                <w:tab w:val="left" w:pos="600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 w:rsidRPr="00B4652F">
              <w:rPr>
                <w:bCs/>
                <w:sz w:val="22"/>
                <w:szCs w:val="22"/>
                <w:lang w:val="en-GB"/>
              </w:rPr>
              <w:t>Cllr James confirmed that this</w:t>
            </w:r>
            <w:r w:rsidR="000044A9">
              <w:rPr>
                <w:bCs/>
                <w:sz w:val="22"/>
                <w:szCs w:val="22"/>
                <w:lang w:val="en-GB"/>
              </w:rPr>
              <w:t xml:space="preserve"> remained in progress. </w:t>
            </w:r>
          </w:p>
          <w:p w14:paraId="36CC7C1D" w14:textId="546B97D4" w:rsidR="0003314C" w:rsidRPr="00316ACC" w:rsidRDefault="0003314C" w:rsidP="0003314C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26541472" w14:textId="77777777" w:rsidTr="00CE3D01">
        <w:tc>
          <w:tcPr>
            <w:tcW w:w="747" w:type="dxa"/>
            <w:shd w:val="clear" w:color="auto" w:fill="auto"/>
          </w:tcPr>
          <w:p w14:paraId="672388E4" w14:textId="09AD1168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0DC9A1A8" w14:textId="0F733C78" w:rsidR="00EB08D0" w:rsidRDefault="00C04D24" w:rsidP="00EB08D0">
            <w:pPr>
              <w:pStyle w:val="Notice"/>
              <w:tabs>
                <w:tab w:val="left" w:pos="600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57.6.2 </w:t>
            </w:r>
            <w:r w:rsidR="00EB08D0" w:rsidRPr="00303955"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</w:rPr>
              <w:t>Cllr. Grimes to request a statement of planning</w:t>
            </w:r>
            <w:r w:rsidR="00D345EC"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</w:rPr>
              <w:t xml:space="preserve"> intention</w:t>
            </w:r>
            <w:r w:rsidR="00EB08D0" w:rsidRPr="00303955"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</w:rPr>
              <w:t xml:space="preserve"> from WBC’s Chief Planning Officer.</w:t>
            </w:r>
          </w:p>
          <w:p w14:paraId="64C51C1B" w14:textId="786E336D" w:rsidR="00C04D24" w:rsidRPr="00590966" w:rsidRDefault="00001F5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>
              <w:rPr>
                <w:rFonts w:cs="Calibri"/>
                <w:bCs/>
                <w:sz w:val="22"/>
                <w:szCs w:val="22"/>
                <w:lang w:val="en-GB"/>
              </w:rPr>
              <w:t xml:space="preserve">Cllr. Peer confirmed that she had attended the planning training </w:t>
            </w:r>
            <w:r w:rsidR="00197D0E">
              <w:rPr>
                <w:rFonts w:cs="Calibri"/>
                <w:bCs/>
                <w:sz w:val="22"/>
                <w:szCs w:val="22"/>
                <w:lang w:val="en-GB"/>
              </w:rPr>
              <w:t xml:space="preserve">provided by 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>WBC</w:t>
            </w:r>
            <w:r w:rsidR="000F2CA7">
              <w:rPr>
                <w:rFonts w:cs="Calibri"/>
                <w:bCs/>
                <w:sz w:val="22"/>
                <w:szCs w:val="22"/>
                <w:lang w:val="en-GB"/>
              </w:rPr>
              <w:t>.</w:t>
            </w:r>
            <w:r w:rsidR="00914C6B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  <w:r w:rsidR="000F2CA7">
              <w:rPr>
                <w:rFonts w:cs="Calibri"/>
                <w:bCs/>
                <w:sz w:val="22"/>
                <w:szCs w:val="22"/>
                <w:lang w:val="en-GB"/>
              </w:rPr>
              <w:t>I</w:t>
            </w:r>
            <w:r w:rsidR="00174BA8">
              <w:rPr>
                <w:rFonts w:cs="Calibri"/>
                <w:bCs/>
                <w:sz w:val="22"/>
                <w:szCs w:val="22"/>
                <w:lang w:val="en-GB"/>
              </w:rPr>
              <w:t xml:space="preserve">nformation </w:t>
            </w:r>
            <w:r w:rsidR="007F0489">
              <w:rPr>
                <w:rFonts w:cs="Calibri"/>
                <w:bCs/>
                <w:sz w:val="22"/>
                <w:szCs w:val="22"/>
                <w:lang w:val="en-GB"/>
              </w:rPr>
              <w:t>on</w:t>
            </w:r>
            <w:r w:rsidR="00197D0E">
              <w:rPr>
                <w:rFonts w:cs="Calibri"/>
                <w:bCs/>
                <w:sz w:val="22"/>
                <w:szCs w:val="22"/>
                <w:lang w:val="en-GB"/>
              </w:rPr>
              <w:t xml:space="preserve"> new planning rules </w:t>
            </w:r>
            <w:r w:rsidR="007F0489">
              <w:rPr>
                <w:rFonts w:cs="Calibri"/>
                <w:bCs/>
                <w:sz w:val="22"/>
                <w:szCs w:val="22"/>
                <w:lang w:val="en-GB"/>
              </w:rPr>
              <w:t>had been</w:t>
            </w:r>
            <w:r w:rsidR="00197D0E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  <w:r w:rsidR="00EB7A70">
              <w:rPr>
                <w:rFonts w:cs="Calibri"/>
                <w:bCs/>
                <w:sz w:val="22"/>
                <w:szCs w:val="22"/>
                <w:lang w:val="en-GB"/>
              </w:rPr>
              <w:t>limited</w:t>
            </w:r>
            <w:r w:rsidR="000F2CA7">
              <w:rPr>
                <w:rFonts w:cs="Calibri"/>
                <w:bCs/>
                <w:sz w:val="22"/>
                <w:szCs w:val="22"/>
                <w:lang w:val="en-GB"/>
              </w:rPr>
              <w:t xml:space="preserve"> but</w:t>
            </w:r>
            <w:r w:rsidR="00174BA8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  <w:r w:rsidR="009C277C">
              <w:rPr>
                <w:rFonts w:cs="Calibri"/>
                <w:bCs/>
                <w:sz w:val="22"/>
                <w:szCs w:val="22"/>
                <w:lang w:val="en-GB"/>
              </w:rPr>
              <w:t>WBC had</w:t>
            </w:r>
            <w:r w:rsidR="00593D4C">
              <w:rPr>
                <w:rFonts w:cs="Calibri"/>
                <w:bCs/>
                <w:sz w:val="22"/>
                <w:szCs w:val="22"/>
                <w:lang w:val="en-GB"/>
              </w:rPr>
              <w:t xml:space="preserve"> clearly</w:t>
            </w:r>
            <w:r w:rsidR="009C277C">
              <w:rPr>
                <w:rFonts w:cs="Calibri"/>
                <w:bCs/>
                <w:sz w:val="22"/>
                <w:szCs w:val="22"/>
                <w:lang w:val="en-GB"/>
              </w:rPr>
              <w:t xml:space="preserve"> stated that </w:t>
            </w:r>
            <w:r w:rsidR="00DD0071">
              <w:rPr>
                <w:rFonts w:cs="Calibri"/>
                <w:bCs/>
                <w:sz w:val="22"/>
                <w:szCs w:val="22"/>
                <w:lang w:val="en-GB"/>
              </w:rPr>
              <w:t xml:space="preserve">there would be no </w:t>
            </w:r>
            <w:r w:rsidR="00CC193C">
              <w:rPr>
                <w:rFonts w:cs="Calibri"/>
                <w:bCs/>
                <w:sz w:val="22"/>
                <w:szCs w:val="22"/>
                <w:lang w:val="en-GB"/>
              </w:rPr>
              <w:t xml:space="preserve">further </w:t>
            </w:r>
            <w:r w:rsidR="00DD0071">
              <w:rPr>
                <w:rFonts w:cs="Calibri"/>
                <w:bCs/>
                <w:sz w:val="22"/>
                <w:szCs w:val="22"/>
                <w:lang w:val="en-GB"/>
              </w:rPr>
              <w:t xml:space="preserve">development </w:t>
            </w:r>
            <w:r w:rsidR="00CC193C">
              <w:rPr>
                <w:rFonts w:cs="Calibri"/>
                <w:bCs/>
                <w:sz w:val="22"/>
                <w:szCs w:val="22"/>
                <w:lang w:val="en-GB"/>
              </w:rPr>
              <w:t>with</w:t>
            </w:r>
            <w:r w:rsidR="00DD0071">
              <w:rPr>
                <w:rFonts w:cs="Calibri"/>
                <w:bCs/>
                <w:sz w:val="22"/>
                <w:szCs w:val="22"/>
                <w:lang w:val="en-GB"/>
              </w:rPr>
              <w:t xml:space="preserve">in the Emergency Planning Zone. </w:t>
            </w:r>
          </w:p>
          <w:p w14:paraId="59477B5A" w14:textId="0B4B59EA" w:rsidR="00C04D24" w:rsidRPr="00424BD2" w:rsidRDefault="00C04D24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40523D2E" w14:textId="77777777" w:rsidTr="00CE3D01">
        <w:tc>
          <w:tcPr>
            <w:tcW w:w="747" w:type="dxa"/>
            <w:shd w:val="clear" w:color="auto" w:fill="auto"/>
          </w:tcPr>
          <w:p w14:paraId="7607AA63" w14:textId="3754749C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097B3090" w14:textId="77777777" w:rsidR="00EB08D0" w:rsidRDefault="00C04D24" w:rsidP="00EB08D0">
            <w:pPr>
              <w:pStyle w:val="Notice"/>
              <w:tabs>
                <w:tab w:val="left" w:pos="600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59.3 </w:t>
            </w:r>
            <w:r w:rsidR="00EB08D0" w:rsidRPr="00303955"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</w:rPr>
              <w:t>Cllr. Grimes and Clerk to write to WBC to find out future policy on schools in the parish.</w:t>
            </w:r>
          </w:p>
          <w:p w14:paraId="43319C75" w14:textId="1A19F1CF" w:rsidR="00655EA5" w:rsidRPr="00D345EC" w:rsidRDefault="00D345EC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 w:rsidRPr="00D345EC">
              <w:rPr>
                <w:rFonts w:cs="Calibri"/>
                <w:bCs/>
                <w:sz w:val="22"/>
                <w:szCs w:val="22"/>
                <w:lang w:val="en-GB"/>
              </w:rPr>
              <w:t xml:space="preserve">This item was noted as ongoing. </w:t>
            </w:r>
          </w:p>
          <w:p w14:paraId="1F20971F" w14:textId="5602C44D" w:rsidR="00655EA5" w:rsidRPr="00424BD2" w:rsidRDefault="00655EA5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F928A4" w:rsidRPr="00424BD2" w14:paraId="5CB3207C" w14:textId="77777777" w:rsidTr="00CE3D01">
        <w:tc>
          <w:tcPr>
            <w:tcW w:w="747" w:type="dxa"/>
            <w:shd w:val="clear" w:color="auto" w:fill="auto"/>
          </w:tcPr>
          <w:p w14:paraId="701856EF" w14:textId="77777777" w:rsidR="00F928A4" w:rsidRPr="00424BD2" w:rsidRDefault="00F928A4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72E1064F" w14:textId="77777777" w:rsidR="00F928A4" w:rsidRDefault="00F928A4" w:rsidP="00EB08D0">
            <w:pPr>
              <w:pStyle w:val="Notice"/>
              <w:tabs>
                <w:tab w:val="left" w:pos="600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</w:rPr>
            </w:pPr>
            <w:r w:rsidRPr="00F928A4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72.1.2</w:t>
            </w:r>
            <w:r w:rsidRPr="00F928A4"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</w:rPr>
              <w:t xml:space="preserve"> Clerk to add text to Land Procurement Policy as agreed relating to £5k spending limit.</w:t>
            </w:r>
          </w:p>
          <w:p w14:paraId="70CBFCEE" w14:textId="2748F145" w:rsidR="00F928A4" w:rsidRPr="002B0C9D" w:rsidRDefault="000C7E00" w:rsidP="00EB08D0">
            <w:pPr>
              <w:pStyle w:val="Notice"/>
              <w:tabs>
                <w:tab w:val="left" w:pos="600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C7E0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This item was noted as complete. </w:t>
            </w:r>
          </w:p>
        </w:tc>
      </w:tr>
      <w:tr w:rsidR="00F928A4" w:rsidRPr="00424BD2" w14:paraId="477C24CD" w14:textId="77777777" w:rsidTr="00CE3D01">
        <w:tc>
          <w:tcPr>
            <w:tcW w:w="747" w:type="dxa"/>
            <w:shd w:val="clear" w:color="auto" w:fill="auto"/>
          </w:tcPr>
          <w:p w14:paraId="12F36B71" w14:textId="77777777" w:rsidR="00F928A4" w:rsidRPr="00424BD2" w:rsidRDefault="00F928A4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1F6D8460" w14:textId="77777777" w:rsidR="00F928A4" w:rsidRPr="00424BD2" w:rsidRDefault="00F928A4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16795CE1" w14:textId="77777777" w:rsidTr="00CE3D01">
        <w:tc>
          <w:tcPr>
            <w:tcW w:w="747" w:type="dxa"/>
            <w:shd w:val="clear" w:color="auto" w:fill="auto"/>
          </w:tcPr>
          <w:p w14:paraId="1B444C66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26339D2E" w14:textId="273B59C1" w:rsidR="00EB08D0" w:rsidRPr="00424BD2" w:rsidRDefault="00F928A4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>
              <w:rPr>
                <w:rFonts w:cs="Calibri"/>
                <w:b/>
                <w:sz w:val="22"/>
                <w:szCs w:val="22"/>
                <w:lang w:val="en-GB"/>
              </w:rPr>
              <w:t>77</w:t>
            </w:r>
            <w:r w:rsidR="00EB08D0" w:rsidRPr="00424BD2">
              <w:rPr>
                <w:rFonts w:cs="Calibri"/>
                <w:b/>
                <w:sz w:val="22"/>
                <w:szCs w:val="22"/>
                <w:lang w:val="en-GB"/>
              </w:rPr>
              <w:t>.</w:t>
            </w:r>
            <w:r w:rsidR="00DA7D75">
              <w:rPr>
                <w:rFonts w:cs="Calibri"/>
                <w:b/>
                <w:sz w:val="22"/>
                <w:szCs w:val="22"/>
                <w:lang w:val="en-GB"/>
              </w:rPr>
              <w:t>3</w:t>
            </w:r>
            <w:r w:rsidR="00EB08D0"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 Matters Arising </w:t>
            </w:r>
          </w:p>
          <w:p w14:paraId="07913BD3" w14:textId="69B0C0D3" w:rsidR="00EB08D0" w:rsidRPr="00424BD2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  <w:p w14:paraId="2521A310" w14:textId="347448E4" w:rsidR="00EB08D0" w:rsidRPr="00424BD2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bCs/>
                <w:sz w:val="22"/>
                <w:szCs w:val="22"/>
                <w:lang w:val="en-GB"/>
              </w:rPr>
              <w:t xml:space="preserve">There were no matters arising. </w:t>
            </w:r>
          </w:p>
        </w:tc>
      </w:tr>
      <w:tr w:rsidR="0067482A" w:rsidRPr="00424BD2" w14:paraId="1512DD8D" w14:textId="77777777" w:rsidTr="00CE3D01">
        <w:tc>
          <w:tcPr>
            <w:tcW w:w="747" w:type="dxa"/>
            <w:shd w:val="clear" w:color="auto" w:fill="auto"/>
          </w:tcPr>
          <w:p w14:paraId="5682E472" w14:textId="77777777" w:rsidR="0067482A" w:rsidRPr="00424BD2" w:rsidRDefault="0067482A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7682DADA" w14:textId="77777777" w:rsidR="0067482A" w:rsidRPr="00424BD2" w:rsidRDefault="0067482A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4079F71A" w14:textId="77777777" w:rsidTr="00CE3D01">
        <w:tc>
          <w:tcPr>
            <w:tcW w:w="747" w:type="dxa"/>
            <w:shd w:val="clear" w:color="auto" w:fill="auto"/>
          </w:tcPr>
          <w:p w14:paraId="48ECE2D4" w14:textId="3C31548F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sz w:val="22"/>
                <w:szCs w:val="22"/>
                <w:lang w:val="en-GB"/>
              </w:rPr>
              <w:t>21/</w:t>
            </w:r>
            <w:r w:rsidR="00F928A4">
              <w:rPr>
                <w:rFonts w:cs="Calibri"/>
                <w:sz w:val="22"/>
                <w:szCs w:val="22"/>
                <w:lang w:val="en-GB"/>
              </w:rPr>
              <w:t>78</w:t>
            </w:r>
          </w:p>
        </w:tc>
        <w:tc>
          <w:tcPr>
            <w:tcW w:w="9568" w:type="dxa"/>
            <w:shd w:val="clear" w:color="auto" w:fill="auto"/>
          </w:tcPr>
          <w:p w14:paraId="42C6B69B" w14:textId="06204878" w:rsidR="00EB08D0" w:rsidRPr="00424BD2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Reports </w:t>
            </w:r>
          </w:p>
          <w:p w14:paraId="5C583F1C" w14:textId="77777777" w:rsidR="00EB08D0" w:rsidRPr="00424BD2" w:rsidRDefault="00EB08D0" w:rsidP="00EB08D0">
            <w:pPr>
              <w:pStyle w:val="Notice"/>
              <w:tabs>
                <w:tab w:val="left" w:pos="600"/>
              </w:tabs>
              <w:spacing w:after="0"/>
              <w:ind w:left="492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18A08F7B" w14:textId="77777777" w:rsidTr="00CE3D01">
        <w:tc>
          <w:tcPr>
            <w:tcW w:w="747" w:type="dxa"/>
            <w:shd w:val="clear" w:color="auto" w:fill="auto"/>
          </w:tcPr>
          <w:p w14:paraId="220989CC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62F8196B" w14:textId="2E3E0703" w:rsidR="00EB08D0" w:rsidRPr="00424BD2" w:rsidRDefault="00F928A4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>
              <w:rPr>
                <w:rFonts w:cs="Calibri"/>
                <w:b/>
                <w:sz w:val="22"/>
                <w:szCs w:val="22"/>
                <w:lang w:val="en-GB"/>
              </w:rPr>
              <w:t>78</w:t>
            </w:r>
            <w:r w:rsidR="00EB08D0"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.1 Minutes of the </w:t>
            </w:r>
            <w:r w:rsidR="00EB08D0" w:rsidRPr="00424BD2"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  <w:lang w:val="en-GB"/>
              </w:rPr>
              <w:t>R&amp;A committee meeting </w:t>
            </w:r>
            <w:r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  <w:lang w:val="en-GB"/>
              </w:rPr>
              <w:t>24 June</w:t>
            </w:r>
            <w:r w:rsidR="00EB08D0" w:rsidRPr="00424BD2"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  <w:lang w:val="en-GB"/>
              </w:rPr>
              <w:t> 2021</w:t>
            </w:r>
          </w:p>
          <w:p w14:paraId="7465557F" w14:textId="7963EC11" w:rsidR="00EB08D0" w:rsidRPr="00424BD2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  <w:p w14:paraId="0EE631CC" w14:textId="5235D9AC" w:rsidR="00424905" w:rsidRDefault="00F928A4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>
              <w:rPr>
                <w:rFonts w:cs="Calibri"/>
                <w:bCs/>
                <w:sz w:val="22"/>
                <w:szCs w:val="22"/>
                <w:lang w:val="en-GB"/>
              </w:rPr>
              <w:t>78</w:t>
            </w:r>
            <w:r w:rsidR="00EB08D0" w:rsidRPr="00424BD2">
              <w:rPr>
                <w:rFonts w:cs="Calibri"/>
                <w:bCs/>
                <w:sz w:val="22"/>
                <w:szCs w:val="22"/>
                <w:lang w:val="en-GB"/>
              </w:rPr>
              <w:t xml:space="preserve">.1.1 </w:t>
            </w:r>
            <w:r w:rsidR="00D93F17">
              <w:rPr>
                <w:rFonts w:cs="Calibri"/>
                <w:bCs/>
                <w:sz w:val="22"/>
                <w:szCs w:val="22"/>
                <w:lang w:val="en-GB"/>
              </w:rPr>
              <w:t xml:space="preserve">The Clerk </w:t>
            </w:r>
            <w:r w:rsidR="003D7F02">
              <w:rPr>
                <w:rFonts w:cs="Calibri"/>
                <w:bCs/>
                <w:sz w:val="22"/>
                <w:szCs w:val="22"/>
                <w:lang w:val="en-GB"/>
              </w:rPr>
              <w:t>stated</w:t>
            </w:r>
            <w:r w:rsidR="00A7497C">
              <w:rPr>
                <w:rFonts w:cs="Calibri"/>
                <w:bCs/>
                <w:sz w:val="22"/>
                <w:szCs w:val="22"/>
                <w:lang w:val="en-GB"/>
              </w:rPr>
              <w:t xml:space="preserve"> that</w:t>
            </w:r>
            <w:r w:rsidR="003D7F02">
              <w:rPr>
                <w:rFonts w:cs="Calibri"/>
                <w:bCs/>
                <w:sz w:val="22"/>
                <w:szCs w:val="22"/>
                <w:lang w:val="en-GB"/>
              </w:rPr>
              <w:t xml:space="preserve"> confirmation had been received from SPC’s solicitor that</w:t>
            </w:r>
            <w:r w:rsidR="00A7497C">
              <w:rPr>
                <w:rFonts w:cs="Calibri"/>
                <w:bCs/>
                <w:sz w:val="22"/>
                <w:szCs w:val="22"/>
                <w:lang w:val="en-GB"/>
              </w:rPr>
              <w:t xml:space="preserve"> the Millworth Lane</w:t>
            </w:r>
            <w:r w:rsidR="00971968">
              <w:rPr>
                <w:rFonts w:cs="Calibri"/>
                <w:bCs/>
                <w:sz w:val="22"/>
                <w:szCs w:val="22"/>
                <w:lang w:val="en-GB"/>
              </w:rPr>
              <w:t xml:space="preserve"> lease</w:t>
            </w:r>
            <w:r w:rsidR="00A7497C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  <w:r w:rsidR="006C62E5">
              <w:rPr>
                <w:rFonts w:cs="Calibri"/>
                <w:bCs/>
                <w:sz w:val="22"/>
                <w:szCs w:val="22"/>
                <w:lang w:val="en-GB"/>
              </w:rPr>
              <w:t xml:space="preserve">had been completed on 8 July. </w:t>
            </w:r>
            <w:r w:rsidR="00971968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</w:p>
          <w:p w14:paraId="3E82D230" w14:textId="77777777" w:rsidR="00EB08D0" w:rsidRPr="00424BD2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  <w:p w14:paraId="48C58100" w14:textId="001E7FF3" w:rsidR="00EB08D0" w:rsidRPr="00424BD2" w:rsidRDefault="00F928A4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>
              <w:rPr>
                <w:rFonts w:cs="Calibri"/>
                <w:bCs/>
                <w:sz w:val="22"/>
                <w:szCs w:val="22"/>
                <w:lang w:val="en-GB"/>
              </w:rPr>
              <w:t>7</w:t>
            </w:r>
            <w:r w:rsidR="00E565C6">
              <w:rPr>
                <w:rFonts w:cs="Calibri"/>
                <w:bCs/>
                <w:sz w:val="22"/>
                <w:szCs w:val="22"/>
                <w:lang w:val="en-GB"/>
              </w:rPr>
              <w:t>8</w:t>
            </w:r>
            <w:r w:rsidR="00EB08D0" w:rsidRPr="00424BD2">
              <w:rPr>
                <w:rFonts w:cs="Calibri"/>
                <w:bCs/>
                <w:sz w:val="22"/>
                <w:szCs w:val="22"/>
                <w:lang w:val="en-GB"/>
              </w:rPr>
              <w:t>.1.</w:t>
            </w:r>
            <w:r w:rsidR="00672CD3">
              <w:rPr>
                <w:rFonts w:cs="Calibri"/>
                <w:bCs/>
                <w:sz w:val="22"/>
                <w:szCs w:val="22"/>
                <w:lang w:val="en-GB"/>
              </w:rPr>
              <w:t>2</w:t>
            </w:r>
            <w:r w:rsidR="00EB08D0" w:rsidRPr="00424BD2">
              <w:rPr>
                <w:rFonts w:cs="Calibri"/>
                <w:bCs/>
                <w:sz w:val="22"/>
                <w:szCs w:val="22"/>
                <w:lang w:val="en-GB"/>
              </w:rPr>
              <w:t xml:space="preserve"> The minutes of the R&amp;A committee meeting o</w:t>
            </w:r>
            <w:r w:rsidR="00B87FDC">
              <w:rPr>
                <w:rFonts w:cs="Calibri"/>
                <w:bCs/>
                <w:sz w:val="22"/>
                <w:szCs w:val="22"/>
                <w:lang w:val="en-GB"/>
              </w:rPr>
              <w:t>f</w:t>
            </w:r>
            <w:r w:rsidR="00EB08D0" w:rsidRPr="00424BD2">
              <w:rPr>
                <w:rFonts w:cs="Calibri"/>
                <w:bCs/>
                <w:sz w:val="22"/>
                <w:szCs w:val="22"/>
                <w:lang w:val="en-GB"/>
              </w:rPr>
              <w:t xml:space="preserve"> 2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 xml:space="preserve">4 </w:t>
            </w:r>
            <w:r w:rsidR="00482505">
              <w:rPr>
                <w:rFonts w:cs="Calibri"/>
                <w:bCs/>
                <w:sz w:val="22"/>
                <w:szCs w:val="22"/>
                <w:lang w:val="en-GB"/>
              </w:rPr>
              <w:t xml:space="preserve">May </w:t>
            </w:r>
            <w:r w:rsidR="00EB08D0" w:rsidRPr="00424BD2">
              <w:rPr>
                <w:rFonts w:cs="Calibri"/>
                <w:bCs/>
                <w:sz w:val="22"/>
                <w:szCs w:val="22"/>
                <w:lang w:val="en-GB"/>
              </w:rPr>
              <w:t xml:space="preserve">were </w:t>
            </w:r>
            <w:r w:rsidR="00EB08D0" w:rsidRPr="00424BD2">
              <w:rPr>
                <w:rFonts w:cs="Calibri"/>
                <w:b/>
                <w:sz w:val="22"/>
                <w:szCs w:val="22"/>
                <w:lang w:val="en-GB"/>
              </w:rPr>
              <w:t>NOTED</w:t>
            </w:r>
            <w:r w:rsidR="00EB08D0" w:rsidRPr="00424BD2">
              <w:rPr>
                <w:rFonts w:cs="Calibri"/>
                <w:bCs/>
                <w:sz w:val="22"/>
                <w:szCs w:val="22"/>
                <w:lang w:val="en-GB"/>
              </w:rPr>
              <w:t xml:space="preserve">. </w:t>
            </w:r>
          </w:p>
          <w:p w14:paraId="6BCFA958" w14:textId="77777777" w:rsidR="00EB08D0" w:rsidRPr="00424BD2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</w:tc>
      </w:tr>
      <w:tr w:rsidR="00EB08D0" w:rsidRPr="00424BD2" w14:paraId="5ACE90B5" w14:textId="77777777" w:rsidTr="00CE3D01">
        <w:trPr>
          <w:trHeight w:val="1292"/>
        </w:trPr>
        <w:tc>
          <w:tcPr>
            <w:tcW w:w="747" w:type="dxa"/>
            <w:shd w:val="clear" w:color="auto" w:fill="auto"/>
          </w:tcPr>
          <w:p w14:paraId="62AD148F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24FA989A" w14:textId="34B35E4A" w:rsidR="00EB08D0" w:rsidRPr="00424BD2" w:rsidRDefault="00F928A4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>
              <w:rPr>
                <w:rFonts w:cs="Calibri"/>
                <w:b/>
                <w:sz w:val="22"/>
                <w:szCs w:val="22"/>
                <w:lang w:val="en-GB"/>
              </w:rPr>
              <w:t>78</w:t>
            </w:r>
            <w:r w:rsidR="00EB08D0"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.2 Minutes of the Planning &amp; Highways committee meeting </w:t>
            </w:r>
            <w:r>
              <w:rPr>
                <w:rFonts w:cs="Calibri"/>
                <w:b/>
                <w:sz w:val="22"/>
                <w:szCs w:val="22"/>
                <w:lang w:val="en-GB"/>
              </w:rPr>
              <w:t>1 July</w:t>
            </w:r>
            <w:r w:rsidR="00EB08D0"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 2021</w:t>
            </w:r>
          </w:p>
          <w:p w14:paraId="2331F8C0" w14:textId="77777777" w:rsidR="002A2932" w:rsidRPr="002A2932" w:rsidRDefault="002A2932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  <w:p w14:paraId="39E12C28" w14:textId="59EE4C07" w:rsidR="007736FC" w:rsidRDefault="00F928A4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>
              <w:rPr>
                <w:rFonts w:cs="Calibri"/>
                <w:bCs/>
                <w:sz w:val="22"/>
                <w:szCs w:val="22"/>
                <w:lang w:val="en-GB"/>
              </w:rPr>
              <w:t>78</w:t>
            </w:r>
            <w:r w:rsidR="00EB08D0" w:rsidRPr="00424BD2">
              <w:rPr>
                <w:rFonts w:cs="Calibri"/>
                <w:bCs/>
                <w:sz w:val="22"/>
                <w:szCs w:val="22"/>
                <w:lang w:val="en-GB"/>
              </w:rPr>
              <w:t>.2.</w:t>
            </w:r>
            <w:r w:rsidR="002A2932">
              <w:rPr>
                <w:rFonts w:cs="Calibri"/>
                <w:bCs/>
                <w:sz w:val="22"/>
                <w:szCs w:val="22"/>
                <w:lang w:val="en-GB"/>
              </w:rPr>
              <w:t>2</w:t>
            </w:r>
            <w:r w:rsidR="00EB08D0" w:rsidRPr="00424BD2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  <w:r w:rsidR="00971968">
              <w:rPr>
                <w:rFonts w:cs="Calibri"/>
                <w:bCs/>
                <w:sz w:val="22"/>
                <w:szCs w:val="22"/>
                <w:lang w:val="en-GB"/>
              </w:rPr>
              <w:t>It was confirmed that t</w:t>
            </w:r>
            <w:r w:rsidR="00F8165B">
              <w:rPr>
                <w:rFonts w:cs="Calibri"/>
                <w:bCs/>
                <w:sz w:val="22"/>
                <w:szCs w:val="22"/>
                <w:lang w:val="en-GB"/>
              </w:rPr>
              <w:t>he minutes of the Planning and Highways</w:t>
            </w:r>
            <w:r w:rsidR="006C62E5">
              <w:rPr>
                <w:rFonts w:cs="Calibri"/>
                <w:bCs/>
                <w:sz w:val="22"/>
                <w:szCs w:val="22"/>
                <w:lang w:val="en-GB"/>
              </w:rPr>
              <w:t xml:space="preserve"> committee</w:t>
            </w:r>
            <w:r w:rsidR="00F8165B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  <w:r w:rsidR="0041238D">
              <w:rPr>
                <w:rFonts w:cs="Calibri"/>
                <w:bCs/>
                <w:sz w:val="22"/>
                <w:szCs w:val="22"/>
                <w:lang w:val="en-GB"/>
              </w:rPr>
              <w:t>would be included in the next</w:t>
            </w:r>
            <w:r w:rsidR="000A23C1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  <w:r w:rsidR="00263150">
              <w:rPr>
                <w:rFonts w:cs="Calibri"/>
                <w:bCs/>
                <w:sz w:val="22"/>
                <w:szCs w:val="22"/>
                <w:lang w:val="en-GB"/>
              </w:rPr>
              <w:t xml:space="preserve">Full Council meeting pack. </w:t>
            </w:r>
          </w:p>
          <w:p w14:paraId="2FBF5938" w14:textId="159AB98B" w:rsidR="00E1177F" w:rsidRPr="001B742B" w:rsidRDefault="00E1177F" w:rsidP="00F928A4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</w:tc>
      </w:tr>
      <w:tr w:rsidR="00EB08D0" w:rsidRPr="00424BD2" w14:paraId="3B964449" w14:textId="77777777" w:rsidTr="00CE3D01">
        <w:trPr>
          <w:trHeight w:val="852"/>
        </w:trPr>
        <w:tc>
          <w:tcPr>
            <w:tcW w:w="747" w:type="dxa"/>
            <w:shd w:val="clear" w:color="auto" w:fill="auto"/>
          </w:tcPr>
          <w:p w14:paraId="7DCB56AB" w14:textId="77777777" w:rsidR="00EB08D0" w:rsidRPr="006B715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D9C0F37" w14:textId="0027645E" w:rsidR="00EB08D0" w:rsidRPr="006B7152" w:rsidRDefault="00F928A4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 w:rsidRPr="006B7152">
              <w:rPr>
                <w:rFonts w:cs="Calibri"/>
                <w:b/>
                <w:sz w:val="22"/>
                <w:szCs w:val="22"/>
                <w:lang w:val="en-GB"/>
              </w:rPr>
              <w:t>78</w:t>
            </w:r>
            <w:r w:rsidR="00EB08D0" w:rsidRPr="006B7152">
              <w:rPr>
                <w:rFonts w:cs="Calibri"/>
                <w:b/>
                <w:sz w:val="22"/>
                <w:szCs w:val="22"/>
                <w:lang w:val="en-GB"/>
              </w:rPr>
              <w:t xml:space="preserve">. Working Parties Reports </w:t>
            </w:r>
          </w:p>
          <w:p w14:paraId="615BF47D" w14:textId="77777777" w:rsidR="00EB08D0" w:rsidRPr="006B7152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  <w:p w14:paraId="5BF5AFEF" w14:textId="1FB8F81A" w:rsidR="00350D6E" w:rsidRPr="006B7152" w:rsidRDefault="00596D49" w:rsidP="00350D6E">
            <w:pPr>
              <w:pStyle w:val="Notice"/>
              <w:numPr>
                <w:ilvl w:val="2"/>
                <w:numId w:val="46"/>
              </w:numPr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 w:rsidRPr="006B7152">
              <w:rPr>
                <w:rFonts w:cs="Calibri"/>
                <w:b/>
                <w:sz w:val="22"/>
                <w:szCs w:val="22"/>
                <w:lang w:val="en-GB"/>
              </w:rPr>
              <w:t xml:space="preserve">Sports Strategy </w:t>
            </w:r>
            <w:r w:rsidR="00900792" w:rsidRPr="006B7152">
              <w:rPr>
                <w:rFonts w:cs="Calibri"/>
                <w:b/>
                <w:sz w:val="22"/>
                <w:szCs w:val="22"/>
                <w:lang w:val="en-GB"/>
              </w:rPr>
              <w:t>Working Party</w:t>
            </w:r>
            <w:r w:rsidRPr="006B7152">
              <w:rPr>
                <w:rFonts w:cs="Calibri"/>
                <w:b/>
                <w:sz w:val="22"/>
                <w:szCs w:val="22"/>
                <w:lang w:val="en-GB"/>
              </w:rPr>
              <w:t xml:space="preserve"> </w:t>
            </w:r>
          </w:p>
          <w:p w14:paraId="4988A896" w14:textId="224DEB99" w:rsidR="00263150" w:rsidRPr="006B7152" w:rsidRDefault="00F26A5D" w:rsidP="00D76D16">
            <w:pPr>
              <w:pStyle w:val="Notice"/>
              <w:tabs>
                <w:tab w:val="left" w:pos="600"/>
              </w:tabs>
              <w:spacing w:after="0"/>
              <w:ind w:left="720" w:hanging="720"/>
              <w:rPr>
                <w:rFonts w:cs="Calibri"/>
                <w:b/>
                <w:sz w:val="22"/>
                <w:szCs w:val="22"/>
                <w:lang w:val="en-GB"/>
              </w:rPr>
            </w:pPr>
            <w:r w:rsidRPr="006B7152">
              <w:rPr>
                <w:rFonts w:cs="Calibri"/>
                <w:bCs/>
                <w:sz w:val="22"/>
                <w:szCs w:val="22"/>
                <w:lang w:val="en-GB"/>
              </w:rPr>
              <w:t>Cllr. Clarke confirmed that a m</w:t>
            </w:r>
            <w:r w:rsidR="00263150" w:rsidRPr="006B7152">
              <w:rPr>
                <w:rFonts w:cs="Calibri"/>
                <w:bCs/>
                <w:sz w:val="22"/>
                <w:szCs w:val="22"/>
                <w:lang w:val="en-GB"/>
              </w:rPr>
              <w:t>eeting</w:t>
            </w:r>
            <w:r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 of the working party</w:t>
            </w:r>
            <w:r w:rsidR="00263150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 would be taking</w:t>
            </w:r>
            <w:r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  <w:r w:rsidR="00263150" w:rsidRPr="006B7152">
              <w:rPr>
                <w:rFonts w:cs="Calibri"/>
                <w:bCs/>
                <w:sz w:val="22"/>
                <w:szCs w:val="22"/>
                <w:lang w:val="en-GB"/>
              </w:rPr>
              <w:t>place shortly</w:t>
            </w:r>
            <w:r w:rsidR="00263150" w:rsidRPr="006B7152">
              <w:rPr>
                <w:rFonts w:cs="Calibri"/>
                <w:b/>
                <w:sz w:val="22"/>
                <w:szCs w:val="22"/>
                <w:lang w:val="en-GB"/>
              </w:rPr>
              <w:t xml:space="preserve">. </w:t>
            </w:r>
          </w:p>
          <w:p w14:paraId="3EB0A6B4" w14:textId="77777777" w:rsidR="00263150" w:rsidRPr="006B7152" w:rsidRDefault="00263150" w:rsidP="00263150">
            <w:pPr>
              <w:pStyle w:val="Notice"/>
              <w:tabs>
                <w:tab w:val="left" w:pos="600"/>
              </w:tabs>
              <w:spacing w:after="0"/>
              <w:ind w:left="552"/>
              <w:rPr>
                <w:rFonts w:cs="Calibri"/>
                <w:b/>
                <w:sz w:val="22"/>
                <w:szCs w:val="22"/>
                <w:lang w:val="en-GB"/>
              </w:rPr>
            </w:pPr>
          </w:p>
          <w:p w14:paraId="4F796BBF" w14:textId="667647B8" w:rsidR="00263150" w:rsidRPr="006B7152" w:rsidRDefault="00263150" w:rsidP="00F928A4">
            <w:pPr>
              <w:pStyle w:val="Notice"/>
              <w:numPr>
                <w:ilvl w:val="2"/>
                <w:numId w:val="46"/>
              </w:numPr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 w:rsidRPr="006B7152">
              <w:rPr>
                <w:rFonts w:cs="Calibri"/>
                <w:b/>
                <w:sz w:val="22"/>
                <w:szCs w:val="22"/>
                <w:lang w:val="en-GB"/>
              </w:rPr>
              <w:t xml:space="preserve">Spencers Wood </w:t>
            </w:r>
            <w:r w:rsidR="005C19D1" w:rsidRPr="006B7152">
              <w:rPr>
                <w:rFonts w:cs="Calibri"/>
                <w:b/>
                <w:sz w:val="22"/>
                <w:szCs w:val="22"/>
                <w:lang w:val="en-GB"/>
              </w:rPr>
              <w:t xml:space="preserve">Recreation Ground </w:t>
            </w:r>
          </w:p>
          <w:p w14:paraId="306091EB" w14:textId="7C084B7B" w:rsidR="00912011" w:rsidRPr="006B7152" w:rsidRDefault="003B55F2" w:rsidP="00912011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Cllr. Clarke confirmed that </w:t>
            </w:r>
            <w:r w:rsidR="00F106CF" w:rsidRPr="006B7152">
              <w:rPr>
                <w:rFonts w:cs="Calibri"/>
                <w:bCs/>
                <w:sz w:val="22"/>
                <w:szCs w:val="22"/>
                <w:lang w:val="en-GB"/>
              </w:rPr>
              <w:t>following public consultation</w:t>
            </w:r>
            <w:r w:rsidR="0058654E">
              <w:rPr>
                <w:rFonts w:cs="Calibri"/>
                <w:bCs/>
                <w:sz w:val="22"/>
                <w:szCs w:val="22"/>
                <w:lang w:val="en-GB"/>
              </w:rPr>
              <w:t>, six</w:t>
            </w:r>
            <w:r w:rsidR="00F106CF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 people had attended </w:t>
            </w:r>
            <w:r w:rsidRPr="006B7152">
              <w:rPr>
                <w:rFonts w:cs="Calibri"/>
                <w:bCs/>
                <w:sz w:val="22"/>
                <w:szCs w:val="22"/>
                <w:lang w:val="en-GB"/>
              </w:rPr>
              <w:t>a</w:t>
            </w:r>
            <w:r w:rsidR="007468FB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 meeting</w:t>
            </w:r>
            <w:r w:rsidR="00C41686" w:rsidRPr="006B7152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7468FB" w:rsidRPr="006B7152">
              <w:rPr>
                <w:rFonts w:cs="Calibri"/>
                <w:sz w:val="22"/>
                <w:szCs w:val="22"/>
                <w:lang w:val="en-GB"/>
              </w:rPr>
              <w:t>to discuss facilities at the Spencers Wood recreation ground.</w:t>
            </w:r>
            <w:r w:rsidR="004205AB" w:rsidRPr="006B7152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C41686" w:rsidRPr="006B7152">
              <w:rPr>
                <w:rFonts w:cs="Calibri"/>
                <w:sz w:val="22"/>
                <w:szCs w:val="22"/>
                <w:lang w:val="en-GB"/>
              </w:rPr>
              <w:t xml:space="preserve">It had been agreed that a </w:t>
            </w:r>
            <w:r w:rsidR="005F14BA" w:rsidRPr="006B7152">
              <w:rPr>
                <w:rFonts w:cs="Calibri"/>
                <w:bCs/>
                <w:sz w:val="22"/>
                <w:szCs w:val="22"/>
                <w:lang w:val="en-GB"/>
              </w:rPr>
              <w:t>M</w:t>
            </w:r>
            <w:r w:rsidR="007B02E7" w:rsidRPr="006B7152">
              <w:rPr>
                <w:rFonts w:cs="Calibri"/>
                <w:bCs/>
                <w:sz w:val="22"/>
                <w:szCs w:val="22"/>
                <w:lang w:val="en-GB"/>
              </w:rPr>
              <w:t>UGA</w:t>
            </w:r>
            <w:r w:rsidR="005F14BA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 and </w:t>
            </w:r>
            <w:r w:rsidR="00271D07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updated </w:t>
            </w:r>
            <w:r w:rsidR="007B02E7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outdoor </w:t>
            </w:r>
            <w:r w:rsidR="005F14BA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gym equipment </w:t>
            </w:r>
            <w:r w:rsidR="00271D07" w:rsidRPr="006B7152">
              <w:rPr>
                <w:rFonts w:cs="Calibri"/>
                <w:bCs/>
                <w:sz w:val="22"/>
                <w:szCs w:val="22"/>
                <w:lang w:val="en-GB"/>
              </w:rPr>
              <w:t>should be provided</w:t>
            </w:r>
            <w:r w:rsidR="006B7152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 but</w:t>
            </w:r>
            <w:r w:rsidR="00271D07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 noted that c</w:t>
            </w:r>
            <w:r w:rsidR="00630D32" w:rsidRPr="006B7152">
              <w:rPr>
                <w:rFonts w:cs="Calibri"/>
                <w:bCs/>
                <w:sz w:val="22"/>
                <w:szCs w:val="22"/>
                <w:lang w:val="en-GB"/>
              </w:rPr>
              <w:t>osts ha</w:t>
            </w:r>
            <w:r w:rsidR="00271D07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d risen since the </w:t>
            </w:r>
            <w:r w:rsidR="002E3945" w:rsidRPr="006B7152">
              <w:rPr>
                <w:rFonts w:cs="Calibri"/>
                <w:bCs/>
                <w:sz w:val="22"/>
                <w:szCs w:val="22"/>
                <w:lang w:val="en-GB"/>
              </w:rPr>
              <w:t>original quotes</w:t>
            </w:r>
            <w:r w:rsidR="00271D07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 had been</w:t>
            </w:r>
            <w:r w:rsidR="001D302F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 tendered</w:t>
            </w:r>
            <w:r w:rsidR="002E3945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. </w:t>
            </w:r>
            <w:r w:rsidR="001D302F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Cllr. James and Cllr. Clarke agreed to </w:t>
            </w:r>
            <w:r w:rsidR="005C19D1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work together to progress the project to the next stage. </w:t>
            </w:r>
            <w:r w:rsidR="00E82AC2"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</w:p>
          <w:p w14:paraId="1C117A12" w14:textId="77777777" w:rsidR="001E0E6E" w:rsidRPr="006B7152" w:rsidRDefault="001E0E6E" w:rsidP="00EB08D0">
            <w:pPr>
              <w:pStyle w:val="Notice"/>
              <w:tabs>
                <w:tab w:val="left" w:pos="600"/>
              </w:tabs>
              <w:spacing w:after="0"/>
              <w:rPr>
                <w:sz w:val="22"/>
                <w:szCs w:val="22"/>
              </w:rPr>
            </w:pPr>
          </w:p>
          <w:p w14:paraId="32154649" w14:textId="17AF2A34" w:rsidR="002F0452" w:rsidRPr="006B7152" w:rsidRDefault="006B7152" w:rsidP="002F0452">
            <w:pPr>
              <w:pStyle w:val="Notice"/>
              <w:tabs>
                <w:tab w:val="left" w:pos="600"/>
              </w:tabs>
              <w:spacing w:after="0"/>
              <w:rPr>
                <w:sz w:val="22"/>
                <w:szCs w:val="22"/>
              </w:rPr>
            </w:pPr>
            <w:r w:rsidRPr="006B7152">
              <w:rPr>
                <w:sz w:val="22"/>
                <w:szCs w:val="22"/>
              </w:rPr>
              <w:t>78.4.</w:t>
            </w:r>
            <w:r w:rsidR="00224B36">
              <w:rPr>
                <w:sz w:val="22"/>
                <w:szCs w:val="22"/>
              </w:rPr>
              <w:t>2.1</w:t>
            </w:r>
            <w:r w:rsidRPr="006B7152">
              <w:rPr>
                <w:sz w:val="22"/>
                <w:szCs w:val="22"/>
              </w:rPr>
              <w:t xml:space="preserve"> Cllr. </w:t>
            </w:r>
            <w:r w:rsidR="001E0E6E" w:rsidRPr="006B7152">
              <w:rPr>
                <w:sz w:val="22"/>
                <w:szCs w:val="22"/>
              </w:rPr>
              <w:t xml:space="preserve">Lias raised </w:t>
            </w:r>
            <w:r w:rsidR="00894588">
              <w:rPr>
                <w:sz w:val="22"/>
                <w:szCs w:val="22"/>
              </w:rPr>
              <w:t xml:space="preserve">the </w:t>
            </w:r>
            <w:r w:rsidR="001E0E6E" w:rsidRPr="006B7152">
              <w:rPr>
                <w:sz w:val="22"/>
                <w:szCs w:val="22"/>
              </w:rPr>
              <w:t xml:space="preserve">issue of </w:t>
            </w:r>
            <w:r w:rsidR="00894588">
              <w:rPr>
                <w:sz w:val="22"/>
                <w:szCs w:val="22"/>
              </w:rPr>
              <w:t xml:space="preserve">a </w:t>
            </w:r>
            <w:r w:rsidR="00E433A8">
              <w:rPr>
                <w:sz w:val="22"/>
                <w:szCs w:val="22"/>
              </w:rPr>
              <w:t>recent</w:t>
            </w:r>
            <w:r w:rsidR="00894588">
              <w:rPr>
                <w:sz w:val="22"/>
                <w:szCs w:val="22"/>
              </w:rPr>
              <w:t xml:space="preserve"> </w:t>
            </w:r>
            <w:r w:rsidR="001E0E6E" w:rsidRPr="006B7152">
              <w:rPr>
                <w:sz w:val="22"/>
                <w:szCs w:val="22"/>
              </w:rPr>
              <w:t xml:space="preserve">fatality </w:t>
            </w:r>
            <w:r w:rsidR="00E533F2">
              <w:rPr>
                <w:sz w:val="22"/>
                <w:szCs w:val="22"/>
              </w:rPr>
              <w:t>resulting from a park zip wire</w:t>
            </w:r>
            <w:r w:rsidR="009A1713">
              <w:rPr>
                <w:sz w:val="22"/>
                <w:szCs w:val="22"/>
              </w:rPr>
              <w:t xml:space="preserve"> in another area</w:t>
            </w:r>
            <w:r w:rsidR="00E533F2">
              <w:rPr>
                <w:sz w:val="22"/>
                <w:szCs w:val="22"/>
              </w:rPr>
              <w:t>. Cllr.</w:t>
            </w:r>
            <w:r w:rsidR="00F56F75" w:rsidRPr="006B7152">
              <w:rPr>
                <w:sz w:val="22"/>
                <w:szCs w:val="22"/>
              </w:rPr>
              <w:t xml:space="preserve"> </w:t>
            </w:r>
            <w:r w:rsidR="007625D0" w:rsidRPr="006B7152">
              <w:rPr>
                <w:sz w:val="22"/>
                <w:szCs w:val="22"/>
              </w:rPr>
              <w:t xml:space="preserve">Grimes </w:t>
            </w:r>
            <w:r w:rsidR="00E533F2">
              <w:rPr>
                <w:sz w:val="22"/>
                <w:szCs w:val="22"/>
              </w:rPr>
              <w:t xml:space="preserve">confirmed that the zip wire at the Spencers Wood recreation ground was </w:t>
            </w:r>
            <w:r w:rsidR="00387190">
              <w:rPr>
                <w:sz w:val="22"/>
                <w:szCs w:val="22"/>
              </w:rPr>
              <w:t>ROSPA compliant</w:t>
            </w:r>
            <w:r w:rsidR="001900D1">
              <w:rPr>
                <w:sz w:val="22"/>
                <w:szCs w:val="22"/>
              </w:rPr>
              <w:t xml:space="preserve"> and</w:t>
            </w:r>
            <w:r w:rsidR="00387190">
              <w:rPr>
                <w:sz w:val="22"/>
                <w:szCs w:val="22"/>
              </w:rPr>
              <w:t xml:space="preserve"> </w:t>
            </w:r>
            <w:r w:rsidR="009A1713">
              <w:rPr>
                <w:sz w:val="22"/>
                <w:szCs w:val="22"/>
              </w:rPr>
              <w:t xml:space="preserve">that it was </w:t>
            </w:r>
            <w:r w:rsidR="00FD25F5" w:rsidRPr="006B7152">
              <w:rPr>
                <w:sz w:val="22"/>
                <w:szCs w:val="22"/>
              </w:rPr>
              <w:t>covered by insurance</w:t>
            </w:r>
            <w:r w:rsidR="00387190">
              <w:rPr>
                <w:sz w:val="22"/>
                <w:szCs w:val="22"/>
              </w:rPr>
              <w:t xml:space="preserve">. </w:t>
            </w:r>
            <w:r w:rsidR="00FD25F5" w:rsidRPr="006B7152">
              <w:rPr>
                <w:sz w:val="22"/>
                <w:szCs w:val="22"/>
              </w:rPr>
              <w:t xml:space="preserve"> </w:t>
            </w:r>
          </w:p>
          <w:p w14:paraId="64E0DF2E" w14:textId="77777777" w:rsidR="00641A11" w:rsidRPr="006B7152" w:rsidRDefault="00641A11" w:rsidP="00EB08D0">
            <w:pPr>
              <w:pStyle w:val="Notice"/>
              <w:tabs>
                <w:tab w:val="left" w:pos="600"/>
              </w:tabs>
              <w:spacing w:after="0"/>
              <w:rPr>
                <w:sz w:val="22"/>
                <w:szCs w:val="22"/>
              </w:rPr>
            </w:pPr>
          </w:p>
          <w:p w14:paraId="7C5A715F" w14:textId="7740F2DE" w:rsidR="00641A11" w:rsidRPr="006B7152" w:rsidRDefault="001900D1" w:rsidP="00EB08D0">
            <w:pPr>
              <w:pStyle w:val="Notice"/>
              <w:tabs>
                <w:tab w:val="left" w:pos="600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74.4.4 </w:t>
            </w:r>
            <w:r w:rsidR="00641A11" w:rsidRPr="001900D1">
              <w:rPr>
                <w:b/>
                <w:bCs/>
                <w:sz w:val="22"/>
                <w:szCs w:val="22"/>
              </w:rPr>
              <w:t xml:space="preserve">Future Shinfield </w:t>
            </w:r>
            <w:r w:rsidRPr="001900D1">
              <w:rPr>
                <w:b/>
                <w:bCs/>
                <w:sz w:val="22"/>
                <w:szCs w:val="22"/>
              </w:rPr>
              <w:t>Working Party</w:t>
            </w:r>
          </w:p>
          <w:p w14:paraId="4ABFEA5F" w14:textId="2BCD2539" w:rsidR="00641A11" w:rsidRPr="006B7152" w:rsidRDefault="001900D1" w:rsidP="00EB08D0">
            <w:pPr>
              <w:pStyle w:val="Notice"/>
              <w:tabs>
                <w:tab w:val="left" w:pos="600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Cllr. </w:t>
            </w:r>
            <w:r w:rsidR="00C4192B" w:rsidRPr="006B7152">
              <w:rPr>
                <w:sz w:val="22"/>
                <w:szCs w:val="22"/>
              </w:rPr>
              <w:t xml:space="preserve">Grimes </w:t>
            </w:r>
            <w:r>
              <w:rPr>
                <w:sz w:val="22"/>
                <w:szCs w:val="22"/>
              </w:rPr>
              <w:t xml:space="preserve">requested that the working party </w:t>
            </w:r>
            <w:r w:rsidR="00224B36">
              <w:rPr>
                <w:sz w:val="22"/>
                <w:szCs w:val="22"/>
              </w:rPr>
              <w:t xml:space="preserve">report back to the September Full Council meeting with </w:t>
            </w:r>
            <w:r w:rsidR="00582651">
              <w:rPr>
                <w:sz w:val="22"/>
                <w:szCs w:val="22"/>
              </w:rPr>
              <w:t>an</w:t>
            </w:r>
            <w:r w:rsidR="00224B36">
              <w:rPr>
                <w:sz w:val="22"/>
                <w:szCs w:val="22"/>
              </w:rPr>
              <w:t xml:space="preserve"> expectation that significant progress would have been made. </w:t>
            </w:r>
          </w:p>
          <w:p w14:paraId="756EED65" w14:textId="42BABD99" w:rsidR="00014C6A" w:rsidRPr="006B7152" w:rsidRDefault="00F928A4" w:rsidP="00F928A4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 w:rsidRPr="006B7152">
              <w:rPr>
                <w:rFonts w:cs="Calibri"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EB08D0" w:rsidRPr="00424BD2" w14:paraId="707BB814" w14:textId="77777777" w:rsidTr="00CE3D01">
        <w:trPr>
          <w:trHeight w:val="699"/>
        </w:trPr>
        <w:tc>
          <w:tcPr>
            <w:tcW w:w="747" w:type="dxa"/>
            <w:shd w:val="clear" w:color="auto" w:fill="auto"/>
          </w:tcPr>
          <w:p w14:paraId="0EC68375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70ADD84C" w14:textId="024B0940" w:rsidR="00EB08D0" w:rsidRPr="0043647B" w:rsidRDefault="00F928A4" w:rsidP="00F928A4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 w:rsidRPr="0043647B">
              <w:rPr>
                <w:rFonts w:cs="Calibri"/>
                <w:b/>
                <w:sz w:val="22"/>
                <w:szCs w:val="22"/>
                <w:lang w:val="en-GB"/>
              </w:rPr>
              <w:t xml:space="preserve">78.5 </w:t>
            </w:r>
            <w:r w:rsidR="00EB08D0" w:rsidRPr="0043647B">
              <w:rPr>
                <w:rFonts w:cs="Calibri"/>
                <w:b/>
                <w:sz w:val="22"/>
                <w:szCs w:val="22"/>
                <w:lang w:val="en-GB"/>
              </w:rPr>
              <w:t>Chair’s Report</w:t>
            </w:r>
          </w:p>
          <w:p w14:paraId="584FCFAC" w14:textId="77777777" w:rsidR="00EB08D0" w:rsidRPr="0043647B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  <w:p w14:paraId="08DEE144" w14:textId="2987D2DC" w:rsidR="00EB08D0" w:rsidRPr="0043647B" w:rsidRDefault="00F928A4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 w:rsidRPr="0043647B">
              <w:rPr>
                <w:rFonts w:cs="Calibri"/>
                <w:bCs/>
                <w:sz w:val="22"/>
                <w:szCs w:val="22"/>
                <w:lang w:val="en-GB"/>
              </w:rPr>
              <w:t>7</w:t>
            </w:r>
            <w:r w:rsidR="00E0553E" w:rsidRPr="0043647B">
              <w:rPr>
                <w:rFonts w:cs="Calibri"/>
                <w:bCs/>
                <w:sz w:val="22"/>
                <w:szCs w:val="22"/>
                <w:lang w:val="en-GB"/>
              </w:rPr>
              <w:t>8.5</w:t>
            </w:r>
            <w:r w:rsidR="00EB08D0" w:rsidRPr="0043647B">
              <w:rPr>
                <w:rFonts w:cs="Calibri"/>
                <w:bCs/>
                <w:sz w:val="22"/>
                <w:szCs w:val="22"/>
                <w:lang w:val="en-GB"/>
              </w:rPr>
              <w:t xml:space="preserve">.1 The Chair highlighted the following points: </w:t>
            </w:r>
          </w:p>
          <w:p w14:paraId="697490C4" w14:textId="77777777" w:rsidR="00EB08D0" w:rsidRPr="0043647B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  <w:p w14:paraId="7769D337" w14:textId="43BC35AB" w:rsidR="00F928A4" w:rsidRPr="0043647B" w:rsidRDefault="006D3ABC" w:rsidP="00F928A4">
            <w:pPr>
              <w:pStyle w:val="Notice"/>
              <w:numPr>
                <w:ilvl w:val="0"/>
                <w:numId w:val="5"/>
              </w:numPr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 w:rsidRPr="0043647B">
              <w:rPr>
                <w:rFonts w:cs="Calibri"/>
                <w:bCs/>
                <w:sz w:val="22"/>
                <w:szCs w:val="22"/>
                <w:lang w:val="en-GB"/>
              </w:rPr>
              <w:t>Attendance of a p</w:t>
            </w:r>
            <w:r w:rsidR="0075475F" w:rsidRPr="0043647B">
              <w:rPr>
                <w:rFonts w:cs="Calibri"/>
                <w:bCs/>
                <w:sz w:val="22"/>
                <w:szCs w:val="22"/>
                <w:lang w:val="en-GB"/>
              </w:rPr>
              <w:t xml:space="preserve">rofessional boundaries </w:t>
            </w:r>
            <w:r w:rsidR="0004305B" w:rsidRPr="0043647B">
              <w:rPr>
                <w:rFonts w:cs="Calibri"/>
                <w:bCs/>
                <w:sz w:val="22"/>
                <w:szCs w:val="22"/>
                <w:lang w:val="en-GB"/>
              </w:rPr>
              <w:t>course</w:t>
            </w:r>
            <w:r w:rsidR="00CA4DCF">
              <w:rPr>
                <w:rFonts w:cs="Calibri"/>
                <w:bCs/>
                <w:sz w:val="22"/>
                <w:szCs w:val="22"/>
                <w:lang w:val="en-GB"/>
              </w:rPr>
              <w:t>.</w:t>
            </w:r>
          </w:p>
          <w:p w14:paraId="0B9830E1" w14:textId="25CD56B9" w:rsidR="00540E74" w:rsidRPr="0043647B" w:rsidRDefault="00A60724" w:rsidP="00540E74">
            <w:pPr>
              <w:pStyle w:val="Notice"/>
              <w:numPr>
                <w:ilvl w:val="0"/>
                <w:numId w:val="5"/>
              </w:numPr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 w:rsidRPr="0043647B">
              <w:rPr>
                <w:rFonts w:cs="Calibri"/>
                <w:bCs/>
                <w:sz w:val="22"/>
                <w:szCs w:val="22"/>
                <w:lang w:val="en-GB"/>
              </w:rPr>
              <w:t xml:space="preserve">Discussions </w:t>
            </w:r>
            <w:r w:rsidR="0082468A" w:rsidRPr="0043647B">
              <w:rPr>
                <w:rFonts w:cs="Calibri"/>
                <w:bCs/>
                <w:sz w:val="22"/>
                <w:szCs w:val="22"/>
                <w:lang w:val="en-GB"/>
              </w:rPr>
              <w:t xml:space="preserve">were ongoing regarding the </w:t>
            </w:r>
            <w:r w:rsidR="00DF02D7" w:rsidRPr="0043647B">
              <w:rPr>
                <w:rFonts w:cs="Calibri"/>
                <w:bCs/>
                <w:sz w:val="22"/>
                <w:szCs w:val="22"/>
                <w:lang w:val="en-GB"/>
              </w:rPr>
              <w:t xml:space="preserve">One </w:t>
            </w:r>
            <w:r w:rsidR="008568A3" w:rsidRPr="0043647B">
              <w:rPr>
                <w:rFonts w:cs="Calibri"/>
                <w:bCs/>
                <w:sz w:val="22"/>
                <w:szCs w:val="22"/>
                <w:lang w:val="en-GB"/>
              </w:rPr>
              <w:t>S</w:t>
            </w:r>
            <w:r w:rsidR="00DF02D7" w:rsidRPr="0043647B">
              <w:rPr>
                <w:rFonts w:cs="Calibri"/>
                <w:bCs/>
                <w:sz w:val="22"/>
                <w:szCs w:val="22"/>
                <w:lang w:val="en-GB"/>
              </w:rPr>
              <w:t>top shop</w:t>
            </w:r>
            <w:r w:rsidR="0082468A" w:rsidRPr="0043647B">
              <w:rPr>
                <w:rFonts w:cs="Calibri"/>
                <w:bCs/>
                <w:sz w:val="22"/>
                <w:szCs w:val="22"/>
                <w:lang w:val="en-GB"/>
              </w:rPr>
              <w:t xml:space="preserve"> enforcement issues. </w:t>
            </w:r>
          </w:p>
          <w:p w14:paraId="068D2972" w14:textId="6D972177" w:rsidR="00EB08D0" w:rsidRPr="005659F2" w:rsidRDefault="008E27BB" w:rsidP="008E27BB">
            <w:pPr>
              <w:pStyle w:val="Notice"/>
              <w:numPr>
                <w:ilvl w:val="0"/>
                <w:numId w:val="5"/>
              </w:numPr>
              <w:tabs>
                <w:tab w:val="left" w:pos="565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>
              <w:rPr>
                <w:rFonts w:cs="Calibri"/>
                <w:bCs/>
                <w:sz w:val="22"/>
                <w:szCs w:val="22"/>
                <w:lang w:val="en-GB"/>
              </w:rPr>
              <w:t xml:space="preserve"> Efforts were continuing to</w:t>
            </w:r>
            <w:r w:rsidR="00A36CCD" w:rsidRPr="0043647B">
              <w:rPr>
                <w:rFonts w:cs="Calibri"/>
                <w:bCs/>
                <w:sz w:val="22"/>
                <w:szCs w:val="22"/>
                <w:lang w:val="en-GB"/>
              </w:rPr>
              <w:t xml:space="preserve"> address issues of political parties claiming credit for work carried out by SPC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 xml:space="preserve"> after the publication of the most recent Conservative Party newsletter. </w:t>
            </w:r>
          </w:p>
        </w:tc>
      </w:tr>
      <w:tr w:rsidR="00EB08D0" w:rsidRPr="00424BD2" w14:paraId="6BEE1C5E" w14:textId="77777777" w:rsidTr="00CE3D01">
        <w:tc>
          <w:tcPr>
            <w:tcW w:w="747" w:type="dxa"/>
            <w:shd w:val="clear" w:color="auto" w:fill="auto"/>
          </w:tcPr>
          <w:p w14:paraId="5551C3E9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CD5AA2C" w14:textId="77777777" w:rsidR="00EB08D0" w:rsidRPr="0043647B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</w:tc>
      </w:tr>
      <w:tr w:rsidR="00EB08D0" w:rsidRPr="00424BD2" w14:paraId="697A3186" w14:textId="77777777" w:rsidTr="00CE3D01">
        <w:tc>
          <w:tcPr>
            <w:tcW w:w="747" w:type="dxa"/>
            <w:shd w:val="clear" w:color="auto" w:fill="auto"/>
          </w:tcPr>
          <w:p w14:paraId="28C33FCE" w14:textId="2BA1185D" w:rsidR="00EB08D0" w:rsidRPr="00424BD2" w:rsidRDefault="00F928A4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68" w:type="dxa"/>
            <w:shd w:val="clear" w:color="auto" w:fill="auto"/>
          </w:tcPr>
          <w:p w14:paraId="65738CD6" w14:textId="088B4A0E" w:rsidR="00EB08D0" w:rsidRPr="00424BD2" w:rsidRDefault="00F928A4" w:rsidP="00F928A4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>
              <w:rPr>
                <w:rFonts w:cs="Calibri"/>
                <w:b/>
                <w:sz w:val="22"/>
                <w:szCs w:val="22"/>
                <w:lang w:val="en-GB"/>
              </w:rPr>
              <w:t xml:space="preserve">78.6 </w:t>
            </w:r>
            <w:r w:rsidR="00EB08D0"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Clerks Report </w:t>
            </w:r>
          </w:p>
          <w:p w14:paraId="1CEEE721" w14:textId="77777777" w:rsidR="00EB08D0" w:rsidRPr="00424BD2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  <w:p w14:paraId="1CBDD6EC" w14:textId="77777777" w:rsidR="0044085C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bCs/>
                <w:sz w:val="22"/>
                <w:szCs w:val="22"/>
                <w:lang w:val="en-GB"/>
              </w:rPr>
              <w:t xml:space="preserve">The Clerk noted his report circulated prior to the meeting </w:t>
            </w:r>
            <w:r w:rsidR="005C14AE">
              <w:rPr>
                <w:rFonts w:cs="Calibri"/>
                <w:bCs/>
                <w:sz w:val="22"/>
                <w:szCs w:val="22"/>
                <w:lang w:val="en-GB"/>
              </w:rPr>
              <w:t xml:space="preserve">and there were no questions from members. </w:t>
            </w:r>
          </w:p>
          <w:p w14:paraId="03FE3FE7" w14:textId="058F7DB3" w:rsidR="00EB08D0" w:rsidRPr="00424BD2" w:rsidRDefault="005659F2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>
              <w:rPr>
                <w:rFonts w:cs="Calibri"/>
                <w:bCs/>
                <w:sz w:val="22"/>
                <w:szCs w:val="22"/>
                <w:lang w:val="en-GB"/>
              </w:rPr>
              <w:t>The following points were h</w:t>
            </w:r>
            <w:r w:rsidR="0044085C">
              <w:rPr>
                <w:rFonts w:cs="Calibri"/>
                <w:bCs/>
                <w:sz w:val="22"/>
                <w:szCs w:val="22"/>
                <w:lang w:val="en-GB"/>
              </w:rPr>
              <w:t>ighlight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 xml:space="preserve">ed: </w:t>
            </w:r>
          </w:p>
          <w:p w14:paraId="69DF1CB7" w14:textId="77777777" w:rsidR="00EB08D0" w:rsidRPr="00424BD2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  <w:p w14:paraId="1B70E866" w14:textId="2D43D3E1" w:rsidR="00F61553" w:rsidRPr="00F61553" w:rsidRDefault="005659F2" w:rsidP="00C201DB">
            <w:pPr>
              <w:numPr>
                <w:ilvl w:val="0"/>
                <w:numId w:val="38"/>
              </w:numPr>
              <w:spacing w:after="160" w:line="259" w:lineRule="auto"/>
              <w:ind w:left="991" w:hanging="567"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>SPC’s s</w:t>
            </w:r>
            <w:r w:rsidR="00F61553" w:rsidRPr="00F61553"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>olicitor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 was</w:t>
            </w:r>
            <w:r w:rsidR="00F61553" w:rsidRPr="00F61553"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 working on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the </w:t>
            </w:r>
            <w:r w:rsidR="00F61553" w:rsidRPr="00F61553"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café License. </w:t>
            </w:r>
          </w:p>
          <w:p w14:paraId="7BEA68ED" w14:textId="0276F4DB" w:rsidR="00F61553" w:rsidRPr="00F61553" w:rsidRDefault="005659F2" w:rsidP="00F61553">
            <w:pPr>
              <w:numPr>
                <w:ilvl w:val="0"/>
                <w:numId w:val="38"/>
              </w:numPr>
              <w:spacing w:after="160" w:line="259" w:lineRule="auto"/>
              <w:ind w:left="991" w:hanging="567"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The </w:t>
            </w:r>
            <w:r w:rsidR="00F61553"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>Deputy Clerk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 had successfully completed her</w:t>
            </w:r>
            <w:r w:rsidR="00F61553" w:rsidRPr="00F61553"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probation period. </w:t>
            </w:r>
            <w:r w:rsidR="00F61553" w:rsidRPr="00F61553"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 </w:t>
            </w:r>
          </w:p>
          <w:p w14:paraId="6AC846E7" w14:textId="581DFFF7" w:rsidR="00F61553" w:rsidRPr="00F61553" w:rsidRDefault="005659F2" w:rsidP="00F61553">
            <w:pPr>
              <w:numPr>
                <w:ilvl w:val="0"/>
                <w:numId w:val="38"/>
              </w:numPr>
              <w:spacing w:after="160" w:line="259" w:lineRule="auto"/>
              <w:ind w:left="991" w:hanging="567"/>
              <w:contextualSpacing/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>The r</w:t>
            </w:r>
            <w:r w:rsidR="00F61553" w:rsidRPr="00F61553"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ecruitment of youth workers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was </w:t>
            </w:r>
            <w:r w:rsidR="00F61553" w:rsidRPr="00F61553"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ongoing </w:t>
            </w:r>
          </w:p>
          <w:p w14:paraId="588E6309" w14:textId="3D792B64" w:rsidR="00EB08D0" w:rsidRPr="003037D2" w:rsidRDefault="005659F2" w:rsidP="003037D2">
            <w:pPr>
              <w:numPr>
                <w:ilvl w:val="0"/>
                <w:numId w:val="38"/>
              </w:numPr>
              <w:spacing w:after="160" w:line="259" w:lineRule="auto"/>
              <w:ind w:left="991" w:hanging="567"/>
              <w:contextualSpacing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>The r</w:t>
            </w:r>
            <w:r w:rsidR="00F61553" w:rsidRPr="00F61553"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ecruitment of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>front of house</w:t>
            </w:r>
            <w:r w:rsidR="00F61553" w:rsidRPr="00F61553"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 staff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 was</w:t>
            </w:r>
            <w:r w:rsidR="00F61553" w:rsidRPr="00F61553"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 ongoing</w:t>
            </w:r>
            <w:r w:rsidR="003037D2"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>. It was noted that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GB"/>
              </w:rPr>
              <w:t xml:space="preserve"> the response had been disappointing to date. </w:t>
            </w:r>
          </w:p>
        </w:tc>
      </w:tr>
      <w:tr w:rsidR="00EB08D0" w:rsidRPr="00424BD2" w14:paraId="220CF239" w14:textId="77777777" w:rsidTr="00CE3D01">
        <w:trPr>
          <w:trHeight w:val="333"/>
        </w:trPr>
        <w:tc>
          <w:tcPr>
            <w:tcW w:w="747" w:type="dxa"/>
            <w:shd w:val="clear" w:color="auto" w:fill="auto"/>
          </w:tcPr>
          <w:p w14:paraId="0FCAD90B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73F53C08" w14:textId="77777777" w:rsidR="00EB08D0" w:rsidRPr="00424BD2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72D09E29" w14:textId="77777777" w:rsidTr="00CE3D01">
        <w:trPr>
          <w:trHeight w:val="333"/>
        </w:trPr>
        <w:tc>
          <w:tcPr>
            <w:tcW w:w="747" w:type="dxa"/>
            <w:shd w:val="clear" w:color="auto" w:fill="auto"/>
          </w:tcPr>
          <w:p w14:paraId="65B53D29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74F84088" w14:textId="48D85243" w:rsidR="00EB08D0" w:rsidRPr="00424BD2" w:rsidRDefault="00EB08D0" w:rsidP="00A70C6B">
            <w:pPr>
              <w:pStyle w:val="Notice"/>
              <w:numPr>
                <w:ilvl w:val="1"/>
                <w:numId w:val="47"/>
              </w:numPr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 Borough Councillor Reports </w:t>
            </w:r>
          </w:p>
        </w:tc>
      </w:tr>
      <w:tr w:rsidR="00EB08D0" w:rsidRPr="00424BD2" w14:paraId="0E19004E" w14:textId="77777777" w:rsidTr="00CE3D01">
        <w:trPr>
          <w:trHeight w:val="333"/>
        </w:trPr>
        <w:tc>
          <w:tcPr>
            <w:tcW w:w="747" w:type="dxa"/>
            <w:shd w:val="clear" w:color="auto" w:fill="auto"/>
          </w:tcPr>
          <w:p w14:paraId="4850755E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51B37555" w14:textId="77777777" w:rsidR="00EB08D0" w:rsidRPr="00424BD2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  <w:p w14:paraId="70ABE910" w14:textId="330CCAE8" w:rsidR="00EB08D0" w:rsidRPr="0015335C" w:rsidRDefault="00EB08D0" w:rsidP="0015335C">
            <w:pPr>
              <w:pStyle w:val="Notice"/>
              <w:numPr>
                <w:ilvl w:val="2"/>
                <w:numId w:val="47"/>
              </w:numPr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bCs/>
                <w:sz w:val="22"/>
                <w:szCs w:val="22"/>
                <w:lang w:val="en-GB"/>
              </w:rPr>
              <w:t xml:space="preserve">B/Cllr </w:t>
            </w:r>
            <w:r w:rsidR="008F027E">
              <w:rPr>
                <w:rFonts w:cs="Calibri"/>
                <w:bCs/>
                <w:sz w:val="22"/>
                <w:szCs w:val="22"/>
                <w:lang w:val="en-GB"/>
              </w:rPr>
              <w:t>Frewin</w:t>
            </w:r>
            <w:r w:rsidR="00A157E1">
              <w:rPr>
                <w:rFonts w:cs="Calibri"/>
                <w:bCs/>
                <w:sz w:val="22"/>
                <w:szCs w:val="22"/>
                <w:lang w:val="en-GB"/>
              </w:rPr>
              <w:t xml:space="preserve"> had</w:t>
            </w:r>
            <w:r w:rsidR="00316F9B">
              <w:rPr>
                <w:rFonts w:cs="Calibri"/>
                <w:bCs/>
                <w:sz w:val="22"/>
                <w:szCs w:val="22"/>
                <w:lang w:val="en-GB"/>
              </w:rPr>
              <w:t xml:space="preserve"> provided a</w:t>
            </w:r>
            <w:r w:rsidR="00A157E1">
              <w:rPr>
                <w:rFonts w:cs="Calibri"/>
                <w:bCs/>
                <w:sz w:val="22"/>
                <w:szCs w:val="22"/>
                <w:lang w:val="en-GB"/>
              </w:rPr>
              <w:t xml:space="preserve">n update </w:t>
            </w:r>
            <w:r w:rsidR="00316F9B">
              <w:rPr>
                <w:rFonts w:cs="Calibri"/>
                <w:bCs/>
                <w:sz w:val="22"/>
                <w:szCs w:val="22"/>
                <w:lang w:val="en-GB"/>
              </w:rPr>
              <w:t>which the Clerk undertook to circulate</w:t>
            </w:r>
            <w:r w:rsidR="00646714">
              <w:rPr>
                <w:rFonts w:cs="Calibri"/>
                <w:bCs/>
                <w:sz w:val="22"/>
                <w:szCs w:val="22"/>
                <w:lang w:val="en-GB"/>
              </w:rPr>
              <w:t xml:space="preserve"> to members</w:t>
            </w:r>
            <w:r w:rsidR="00316F9B">
              <w:rPr>
                <w:rFonts w:cs="Calibri"/>
                <w:bCs/>
                <w:sz w:val="22"/>
                <w:szCs w:val="22"/>
                <w:lang w:val="en-GB"/>
              </w:rPr>
              <w:t xml:space="preserve">. </w:t>
            </w:r>
          </w:p>
        </w:tc>
      </w:tr>
      <w:tr w:rsidR="00EB08D0" w:rsidRPr="00424BD2" w14:paraId="19F0C5D6" w14:textId="77777777" w:rsidTr="00CE3D01">
        <w:trPr>
          <w:trHeight w:val="205"/>
        </w:trPr>
        <w:tc>
          <w:tcPr>
            <w:tcW w:w="747" w:type="dxa"/>
            <w:shd w:val="clear" w:color="auto" w:fill="auto"/>
          </w:tcPr>
          <w:p w14:paraId="702D5C9E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174700A7" w14:textId="77777777" w:rsidR="00EB08D0" w:rsidRPr="00424BD2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7D715DF4" w14:textId="77777777" w:rsidTr="00CE3D01">
        <w:trPr>
          <w:trHeight w:val="333"/>
        </w:trPr>
        <w:tc>
          <w:tcPr>
            <w:tcW w:w="747" w:type="dxa"/>
            <w:shd w:val="clear" w:color="auto" w:fill="auto"/>
          </w:tcPr>
          <w:p w14:paraId="44E25AF0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AC78BDE" w14:textId="5B6B3D40" w:rsidR="00EB08D0" w:rsidRDefault="00EB08D0" w:rsidP="00A70C6B">
            <w:pPr>
              <w:pStyle w:val="Notice"/>
              <w:numPr>
                <w:ilvl w:val="1"/>
                <w:numId w:val="47"/>
              </w:numPr>
              <w:tabs>
                <w:tab w:val="left" w:pos="600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Questions to WBC via Borough Councillors </w:t>
            </w:r>
          </w:p>
          <w:p w14:paraId="5E2C0FE9" w14:textId="77777777" w:rsidR="006619D1" w:rsidRPr="00424BD2" w:rsidRDefault="006619D1" w:rsidP="006619D1">
            <w:pPr>
              <w:pStyle w:val="Notice"/>
              <w:tabs>
                <w:tab w:val="left" w:pos="600"/>
              </w:tabs>
              <w:spacing w:after="0"/>
              <w:ind w:left="384"/>
              <w:rPr>
                <w:rFonts w:cs="Calibri"/>
                <w:b/>
                <w:sz w:val="22"/>
                <w:szCs w:val="22"/>
                <w:lang w:val="en-GB"/>
              </w:rPr>
            </w:pPr>
          </w:p>
          <w:p w14:paraId="064B6E69" w14:textId="1066389D" w:rsidR="006619D1" w:rsidRPr="00424BD2" w:rsidRDefault="0015335C" w:rsidP="006619D1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  <w:r>
              <w:rPr>
                <w:rFonts w:cs="Calibri"/>
                <w:bCs/>
                <w:sz w:val="22"/>
                <w:szCs w:val="22"/>
                <w:lang w:val="en-GB"/>
              </w:rPr>
              <w:t xml:space="preserve">There were no Borough Councillors present at the meeting and therefore no questions were raised. </w:t>
            </w:r>
          </w:p>
          <w:p w14:paraId="32623AAA" w14:textId="77777777" w:rsidR="00EB08D0" w:rsidRPr="00424BD2" w:rsidRDefault="00EB08D0" w:rsidP="00EB08D0">
            <w:pPr>
              <w:pStyle w:val="Notice"/>
              <w:tabs>
                <w:tab w:val="left" w:pos="600"/>
              </w:tabs>
              <w:spacing w:after="0"/>
              <w:rPr>
                <w:rFonts w:cs="Calibri"/>
                <w:bCs/>
                <w:sz w:val="22"/>
                <w:szCs w:val="22"/>
                <w:lang w:val="en-GB"/>
              </w:rPr>
            </w:pPr>
          </w:p>
        </w:tc>
      </w:tr>
      <w:tr w:rsidR="00EB08D0" w:rsidRPr="00424BD2" w14:paraId="11799F76" w14:textId="77777777" w:rsidTr="00CE3D01">
        <w:tc>
          <w:tcPr>
            <w:tcW w:w="747" w:type="dxa"/>
            <w:shd w:val="clear" w:color="auto" w:fill="auto"/>
          </w:tcPr>
          <w:p w14:paraId="012E5474" w14:textId="461DD618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0CF8C5F9" w14:textId="3D91562A" w:rsidR="00EB08D0" w:rsidRPr="00424BD2" w:rsidRDefault="00A70C6B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7</w:t>
            </w:r>
            <w:r w:rsidR="00164E46">
              <w:rPr>
                <w:b/>
                <w:sz w:val="22"/>
                <w:szCs w:val="22"/>
                <w:lang w:val="en-GB"/>
              </w:rPr>
              <w:t>8.9</w:t>
            </w:r>
            <w:r w:rsidR="00EB08D0" w:rsidRPr="00424BD2">
              <w:rPr>
                <w:b/>
                <w:sz w:val="22"/>
                <w:szCs w:val="22"/>
                <w:lang w:val="en-GB"/>
              </w:rPr>
              <w:t xml:space="preserve"> Reports from Outside Bodies </w:t>
            </w:r>
          </w:p>
          <w:p w14:paraId="3B46D55F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  <w:p w14:paraId="6B435751" w14:textId="650F7FEB" w:rsidR="00EB08D0" w:rsidRPr="00424BD2" w:rsidRDefault="00A70C6B" w:rsidP="001579CD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7</w:t>
            </w:r>
            <w:r w:rsidR="00CB2FCD">
              <w:rPr>
                <w:bCs/>
                <w:sz w:val="22"/>
                <w:szCs w:val="22"/>
                <w:lang w:val="en-GB"/>
              </w:rPr>
              <w:t>8.9</w:t>
            </w:r>
            <w:r w:rsidR="00EB08D0" w:rsidRPr="00424BD2">
              <w:rPr>
                <w:bCs/>
                <w:sz w:val="22"/>
                <w:szCs w:val="22"/>
                <w:lang w:val="en-GB"/>
              </w:rPr>
              <w:t xml:space="preserve">.1 </w:t>
            </w:r>
            <w:r w:rsidR="00B7065D">
              <w:rPr>
                <w:bCs/>
                <w:sz w:val="22"/>
                <w:szCs w:val="22"/>
                <w:lang w:val="en-GB"/>
              </w:rPr>
              <w:t xml:space="preserve">The </w:t>
            </w:r>
            <w:r>
              <w:rPr>
                <w:bCs/>
                <w:sz w:val="22"/>
                <w:szCs w:val="22"/>
                <w:lang w:val="en-GB"/>
              </w:rPr>
              <w:t xml:space="preserve">Godson Charity </w:t>
            </w:r>
            <w:r w:rsidR="00E72ED6">
              <w:rPr>
                <w:bCs/>
                <w:sz w:val="22"/>
                <w:szCs w:val="22"/>
                <w:lang w:val="en-GB"/>
              </w:rPr>
              <w:t xml:space="preserve">annual report </w:t>
            </w:r>
            <w:r w:rsidR="005B2E3B">
              <w:rPr>
                <w:bCs/>
                <w:sz w:val="22"/>
                <w:szCs w:val="22"/>
                <w:lang w:val="en-GB"/>
              </w:rPr>
              <w:t xml:space="preserve">was </w:t>
            </w:r>
            <w:r w:rsidR="005B2E3B" w:rsidRPr="0015335C">
              <w:rPr>
                <w:b/>
                <w:sz w:val="22"/>
                <w:szCs w:val="22"/>
                <w:lang w:val="en-GB"/>
              </w:rPr>
              <w:t>NOTED.</w:t>
            </w:r>
            <w:r w:rsidR="005B2E3B">
              <w:rPr>
                <w:bCs/>
                <w:sz w:val="22"/>
                <w:szCs w:val="22"/>
                <w:lang w:val="en-GB"/>
              </w:rPr>
              <w:t xml:space="preserve"> </w:t>
            </w:r>
            <w:r w:rsidR="00B7065D">
              <w:rPr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EB08D0" w:rsidRPr="00424BD2" w14:paraId="70022701" w14:textId="77777777" w:rsidTr="00CE3D01">
        <w:tc>
          <w:tcPr>
            <w:tcW w:w="747" w:type="dxa"/>
            <w:shd w:val="clear" w:color="auto" w:fill="auto"/>
          </w:tcPr>
          <w:p w14:paraId="23440384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0347AE9B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0187D782" w14:textId="77777777" w:rsidTr="00CE3D01">
        <w:tc>
          <w:tcPr>
            <w:tcW w:w="747" w:type="dxa"/>
            <w:shd w:val="clear" w:color="auto" w:fill="auto"/>
          </w:tcPr>
          <w:p w14:paraId="64B94A19" w14:textId="034866EE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 w:rsidRPr="00424BD2">
              <w:rPr>
                <w:sz w:val="22"/>
                <w:szCs w:val="22"/>
                <w:lang w:val="en-GB"/>
              </w:rPr>
              <w:t>21/</w:t>
            </w:r>
            <w:r w:rsidR="00A70C6B">
              <w:rPr>
                <w:sz w:val="22"/>
                <w:szCs w:val="22"/>
                <w:lang w:val="en-GB"/>
              </w:rPr>
              <w:t>79</w:t>
            </w:r>
          </w:p>
        </w:tc>
        <w:tc>
          <w:tcPr>
            <w:tcW w:w="9568" w:type="dxa"/>
            <w:shd w:val="clear" w:color="auto" w:fill="auto"/>
          </w:tcPr>
          <w:p w14:paraId="335C9333" w14:textId="61034B5C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Neighbourhood CIL proportion report from WBC   </w:t>
            </w:r>
          </w:p>
        </w:tc>
      </w:tr>
      <w:tr w:rsidR="00EB08D0" w:rsidRPr="00424BD2" w14:paraId="1681D128" w14:textId="77777777" w:rsidTr="00CE3D01">
        <w:tc>
          <w:tcPr>
            <w:tcW w:w="747" w:type="dxa"/>
            <w:shd w:val="clear" w:color="auto" w:fill="auto"/>
          </w:tcPr>
          <w:p w14:paraId="2E196957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1FEB073F" w14:textId="642C080B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</w:tc>
      </w:tr>
      <w:tr w:rsidR="00EB08D0" w:rsidRPr="00424BD2" w14:paraId="6797AB2B" w14:textId="77777777" w:rsidTr="00CE3D01">
        <w:tc>
          <w:tcPr>
            <w:tcW w:w="747" w:type="dxa"/>
            <w:shd w:val="clear" w:color="auto" w:fill="auto"/>
          </w:tcPr>
          <w:p w14:paraId="18181041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6E344DC0" w14:textId="297C9CC5" w:rsidR="00EB08D0" w:rsidRPr="00424BD2" w:rsidRDefault="005B2E3B" w:rsidP="00EB08D0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7</w:t>
            </w:r>
            <w:r w:rsidR="001579CD">
              <w:rPr>
                <w:bCs/>
                <w:sz w:val="22"/>
                <w:szCs w:val="22"/>
                <w:lang w:val="en-GB"/>
              </w:rPr>
              <w:t>9</w:t>
            </w:r>
            <w:r w:rsidR="00EB08D0" w:rsidRPr="00424BD2">
              <w:rPr>
                <w:bCs/>
                <w:sz w:val="22"/>
                <w:szCs w:val="22"/>
                <w:lang w:val="en-GB"/>
              </w:rPr>
              <w:t xml:space="preserve">.1 </w:t>
            </w:r>
            <w:r w:rsidR="001579CD">
              <w:rPr>
                <w:bCs/>
                <w:sz w:val="22"/>
                <w:szCs w:val="22"/>
                <w:lang w:val="en-GB"/>
              </w:rPr>
              <w:t xml:space="preserve">The Clerk confirmed that the CIL proportion report had not been received from WBC. </w:t>
            </w:r>
          </w:p>
        </w:tc>
      </w:tr>
      <w:tr w:rsidR="00EB08D0" w:rsidRPr="00424BD2" w14:paraId="0E6C19F2" w14:textId="77777777" w:rsidTr="00CE3D01">
        <w:tc>
          <w:tcPr>
            <w:tcW w:w="747" w:type="dxa"/>
            <w:shd w:val="clear" w:color="auto" w:fill="auto"/>
          </w:tcPr>
          <w:p w14:paraId="3E1FF2D6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6AB3CA7D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2158525D" w14:textId="77777777" w:rsidTr="00CE3D01">
        <w:tc>
          <w:tcPr>
            <w:tcW w:w="747" w:type="dxa"/>
            <w:shd w:val="clear" w:color="auto" w:fill="auto"/>
          </w:tcPr>
          <w:p w14:paraId="43C3840B" w14:textId="78A7F466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 w:rsidRPr="00424BD2">
              <w:rPr>
                <w:sz w:val="22"/>
                <w:szCs w:val="22"/>
                <w:lang w:val="en-GB"/>
              </w:rPr>
              <w:t>21/</w:t>
            </w:r>
            <w:r w:rsidR="00A70C6B">
              <w:rPr>
                <w:sz w:val="22"/>
                <w:szCs w:val="22"/>
                <w:lang w:val="en-GB"/>
              </w:rPr>
              <w:t>80</w:t>
            </w:r>
          </w:p>
        </w:tc>
        <w:tc>
          <w:tcPr>
            <w:tcW w:w="9568" w:type="dxa"/>
            <w:shd w:val="clear" w:color="auto" w:fill="auto"/>
          </w:tcPr>
          <w:p w14:paraId="37B59280" w14:textId="1B7B8CFB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  <w:r w:rsidRPr="00424BD2">
              <w:rPr>
                <w:b/>
                <w:sz w:val="22"/>
                <w:szCs w:val="22"/>
                <w:lang w:val="en-GB"/>
              </w:rPr>
              <w:t xml:space="preserve">New Community Centre </w:t>
            </w:r>
          </w:p>
          <w:p w14:paraId="6DDC48FB" w14:textId="36E8B02F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  <w:p w14:paraId="17BBBD3D" w14:textId="4E20528C" w:rsidR="00EB08D0" w:rsidRPr="00424BD2" w:rsidRDefault="0077702C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80</w:t>
            </w:r>
            <w:r w:rsidR="00EB08D0" w:rsidRPr="00424BD2">
              <w:rPr>
                <w:b/>
                <w:sz w:val="22"/>
                <w:szCs w:val="22"/>
                <w:lang w:val="en-GB"/>
              </w:rPr>
              <w:t>.1 Construction</w:t>
            </w:r>
          </w:p>
          <w:p w14:paraId="7404A611" w14:textId="77777777" w:rsidR="00DB3A59" w:rsidRDefault="00DB3A59" w:rsidP="00EB08D0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  <w:p w14:paraId="2CE5706D" w14:textId="4B4722E7" w:rsidR="003C403A" w:rsidRDefault="003C403A" w:rsidP="00EB08D0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Cllr. Grimes gave an overview of the </w:t>
            </w:r>
            <w:r w:rsidR="00A12384">
              <w:rPr>
                <w:bCs/>
                <w:sz w:val="22"/>
                <w:szCs w:val="22"/>
                <w:lang w:val="en-GB"/>
              </w:rPr>
              <w:t xml:space="preserve">community centre project Director’s </w:t>
            </w:r>
            <w:r w:rsidR="00E132B4">
              <w:rPr>
                <w:bCs/>
                <w:sz w:val="22"/>
                <w:szCs w:val="22"/>
                <w:lang w:val="en-GB"/>
              </w:rPr>
              <w:t>report circulated prior to the meeting highligh</w:t>
            </w:r>
            <w:r>
              <w:rPr>
                <w:bCs/>
                <w:sz w:val="22"/>
                <w:szCs w:val="22"/>
                <w:lang w:val="en-GB"/>
              </w:rPr>
              <w:t>ting</w:t>
            </w:r>
            <w:r w:rsidR="00E132B4">
              <w:rPr>
                <w:bCs/>
                <w:sz w:val="22"/>
                <w:szCs w:val="22"/>
                <w:lang w:val="en-GB"/>
              </w:rPr>
              <w:t xml:space="preserve"> </w:t>
            </w:r>
            <w:r w:rsidR="001326C7">
              <w:rPr>
                <w:bCs/>
                <w:sz w:val="22"/>
                <w:szCs w:val="22"/>
                <w:lang w:val="en-GB"/>
              </w:rPr>
              <w:t xml:space="preserve">the following </w:t>
            </w:r>
            <w:r>
              <w:rPr>
                <w:bCs/>
                <w:sz w:val="22"/>
                <w:szCs w:val="22"/>
                <w:lang w:val="en-GB"/>
              </w:rPr>
              <w:t xml:space="preserve">points: </w:t>
            </w:r>
          </w:p>
          <w:p w14:paraId="24CEBFDD" w14:textId="77777777" w:rsidR="00CB2FCD" w:rsidRDefault="00CB2FCD" w:rsidP="00EB08D0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  <w:p w14:paraId="660520F6" w14:textId="6CFD1D7F" w:rsidR="00B64F6C" w:rsidRDefault="000C149F" w:rsidP="00A70C6B">
            <w:pPr>
              <w:pStyle w:val="Notice"/>
              <w:numPr>
                <w:ilvl w:val="0"/>
                <w:numId w:val="45"/>
              </w:numPr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The c</w:t>
            </w:r>
            <w:r w:rsidR="000503C2">
              <w:rPr>
                <w:bCs/>
                <w:sz w:val="22"/>
                <w:szCs w:val="22"/>
                <w:lang w:val="en-GB"/>
              </w:rPr>
              <w:t xml:space="preserve">ompletion </w:t>
            </w:r>
            <w:r>
              <w:rPr>
                <w:bCs/>
                <w:sz w:val="22"/>
                <w:szCs w:val="22"/>
                <w:lang w:val="en-GB"/>
              </w:rPr>
              <w:t xml:space="preserve">date for </w:t>
            </w:r>
            <w:r w:rsidR="00E71B67">
              <w:rPr>
                <w:bCs/>
                <w:sz w:val="22"/>
                <w:szCs w:val="22"/>
                <w:lang w:val="en-GB"/>
              </w:rPr>
              <w:t xml:space="preserve">the </w:t>
            </w:r>
            <w:r w:rsidR="00034DCA">
              <w:rPr>
                <w:bCs/>
                <w:sz w:val="22"/>
                <w:szCs w:val="22"/>
                <w:lang w:val="en-GB"/>
              </w:rPr>
              <w:t>c</w:t>
            </w:r>
            <w:r w:rsidR="00E71B67">
              <w:rPr>
                <w:bCs/>
                <w:sz w:val="22"/>
                <w:szCs w:val="22"/>
                <w:lang w:val="en-GB"/>
              </w:rPr>
              <w:t xml:space="preserve">ommunity </w:t>
            </w:r>
            <w:r w:rsidR="00034DCA">
              <w:rPr>
                <w:bCs/>
                <w:sz w:val="22"/>
                <w:szCs w:val="22"/>
                <w:lang w:val="en-GB"/>
              </w:rPr>
              <w:t>centre</w:t>
            </w:r>
            <w:r w:rsidR="00E71B67">
              <w:rPr>
                <w:bCs/>
                <w:sz w:val="22"/>
                <w:szCs w:val="22"/>
                <w:lang w:val="en-GB"/>
              </w:rPr>
              <w:t xml:space="preserve"> was still expe</w:t>
            </w:r>
            <w:r>
              <w:rPr>
                <w:bCs/>
                <w:sz w:val="22"/>
                <w:szCs w:val="22"/>
                <w:lang w:val="en-GB"/>
              </w:rPr>
              <w:t>cted to be</w:t>
            </w:r>
            <w:r w:rsidR="000503C2">
              <w:rPr>
                <w:bCs/>
                <w:sz w:val="22"/>
                <w:szCs w:val="22"/>
                <w:lang w:val="en-GB"/>
              </w:rPr>
              <w:t xml:space="preserve"> 20 September. </w:t>
            </w:r>
          </w:p>
          <w:p w14:paraId="4A383FAA" w14:textId="094CE8BA" w:rsidR="000503C2" w:rsidRDefault="004867E8" w:rsidP="00A70C6B">
            <w:pPr>
              <w:pStyle w:val="Notice"/>
              <w:numPr>
                <w:ilvl w:val="0"/>
                <w:numId w:val="45"/>
              </w:numPr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The contractors had m</w:t>
            </w:r>
            <w:r w:rsidR="00E97B73">
              <w:rPr>
                <w:bCs/>
                <w:sz w:val="22"/>
                <w:szCs w:val="22"/>
                <w:lang w:val="en-GB"/>
              </w:rPr>
              <w:t xml:space="preserve">ade </w:t>
            </w:r>
            <w:r>
              <w:rPr>
                <w:bCs/>
                <w:sz w:val="22"/>
                <w:szCs w:val="22"/>
                <w:lang w:val="en-GB"/>
              </w:rPr>
              <w:t xml:space="preserve">a </w:t>
            </w:r>
            <w:r w:rsidR="00E97B73">
              <w:rPr>
                <w:bCs/>
                <w:sz w:val="22"/>
                <w:szCs w:val="22"/>
                <w:lang w:val="en-GB"/>
              </w:rPr>
              <w:t>claim for</w:t>
            </w:r>
            <w:r>
              <w:rPr>
                <w:bCs/>
                <w:sz w:val="22"/>
                <w:szCs w:val="22"/>
                <w:lang w:val="en-GB"/>
              </w:rPr>
              <w:t xml:space="preserve"> an</w:t>
            </w:r>
            <w:r w:rsidR="00E97B73">
              <w:rPr>
                <w:bCs/>
                <w:sz w:val="22"/>
                <w:szCs w:val="22"/>
                <w:lang w:val="en-GB"/>
              </w:rPr>
              <w:t xml:space="preserve"> extension of time</w:t>
            </w:r>
            <w:r>
              <w:rPr>
                <w:bCs/>
                <w:sz w:val="22"/>
                <w:szCs w:val="22"/>
                <w:lang w:val="en-GB"/>
              </w:rPr>
              <w:t xml:space="preserve"> </w:t>
            </w:r>
            <w:r w:rsidR="004702AA">
              <w:rPr>
                <w:bCs/>
                <w:sz w:val="22"/>
                <w:szCs w:val="22"/>
                <w:lang w:val="en-GB"/>
              </w:rPr>
              <w:t>of</w:t>
            </w:r>
            <w:r>
              <w:rPr>
                <w:bCs/>
                <w:sz w:val="22"/>
                <w:szCs w:val="22"/>
                <w:lang w:val="en-GB"/>
              </w:rPr>
              <w:t xml:space="preserve"> five</w:t>
            </w:r>
            <w:r w:rsidR="00E97B73">
              <w:rPr>
                <w:bCs/>
                <w:sz w:val="22"/>
                <w:szCs w:val="22"/>
                <w:lang w:val="en-GB"/>
              </w:rPr>
              <w:t xml:space="preserve"> weeks. </w:t>
            </w:r>
            <w:r w:rsidR="00C757A4">
              <w:rPr>
                <w:bCs/>
                <w:sz w:val="22"/>
                <w:szCs w:val="22"/>
                <w:lang w:val="en-GB"/>
              </w:rPr>
              <w:t xml:space="preserve">SPC </w:t>
            </w:r>
            <w:r>
              <w:rPr>
                <w:bCs/>
                <w:sz w:val="22"/>
                <w:szCs w:val="22"/>
                <w:lang w:val="en-GB"/>
              </w:rPr>
              <w:t xml:space="preserve">was currently refusing the request on the </w:t>
            </w:r>
            <w:r w:rsidR="00C757A4">
              <w:rPr>
                <w:bCs/>
                <w:sz w:val="22"/>
                <w:szCs w:val="22"/>
                <w:lang w:val="en-GB"/>
              </w:rPr>
              <w:t>grounds th</w:t>
            </w:r>
            <w:r>
              <w:rPr>
                <w:bCs/>
                <w:sz w:val="22"/>
                <w:szCs w:val="22"/>
                <w:lang w:val="en-GB"/>
              </w:rPr>
              <w:t xml:space="preserve">at the contractor </w:t>
            </w:r>
            <w:r w:rsidR="00E55A29">
              <w:rPr>
                <w:bCs/>
                <w:sz w:val="22"/>
                <w:szCs w:val="22"/>
                <w:lang w:val="en-GB"/>
              </w:rPr>
              <w:t xml:space="preserve">did not appear to be </w:t>
            </w:r>
            <w:r w:rsidR="00E433A8">
              <w:rPr>
                <w:bCs/>
                <w:sz w:val="22"/>
                <w:szCs w:val="22"/>
                <w:lang w:val="en-GB"/>
              </w:rPr>
              <w:t>attempting</w:t>
            </w:r>
            <w:r>
              <w:rPr>
                <w:bCs/>
                <w:sz w:val="22"/>
                <w:szCs w:val="22"/>
                <w:lang w:val="en-GB"/>
              </w:rPr>
              <w:t xml:space="preserve"> to </w:t>
            </w:r>
            <w:r w:rsidR="00C757A4">
              <w:rPr>
                <w:bCs/>
                <w:sz w:val="22"/>
                <w:szCs w:val="22"/>
                <w:lang w:val="en-GB"/>
              </w:rPr>
              <w:t xml:space="preserve">accelerate </w:t>
            </w:r>
            <w:r>
              <w:rPr>
                <w:bCs/>
                <w:sz w:val="22"/>
                <w:szCs w:val="22"/>
                <w:lang w:val="en-GB"/>
              </w:rPr>
              <w:t xml:space="preserve">the </w:t>
            </w:r>
            <w:r w:rsidR="00C757A4">
              <w:rPr>
                <w:bCs/>
                <w:sz w:val="22"/>
                <w:szCs w:val="22"/>
                <w:lang w:val="en-GB"/>
              </w:rPr>
              <w:t xml:space="preserve">project. </w:t>
            </w:r>
            <w:r w:rsidR="00936FD0">
              <w:rPr>
                <w:bCs/>
                <w:sz w:val="22"/>
                <w:szCs w:val="22"/>
                <w:lang w:val="en-GB"/>
              </w:rPr>
              <w:t>It was noted that l</w:t>
            </w:r>
            <w:r w:rsidR="00D23AF3">
              <w:rPr>
                <w:bCs/>
                <w:sz w:val="22"/>
                <w:szCs w:val="22"/>
                <w:lang w:val="en-GB"/>
              </w:rPr>
              <w:t>abour</w:t>
            </w:r>
            <w:r w:rsidR="00001B87">
              <w:rPr>
                <w:bCs/>
                <w:sz w:val="22"/>
                <w:szCs w:val="22"/>
                <w:lang w:val="en-GB"/>
              </w:rPr>
              <w:t xml:space="preserve"> and building materials were</w:t>
            </w:r>
            <w:r w:rsidR="00936FD0">
              <w:rPr>
                <w:bCs/>
                <w:sz w:val="22"/>
                <w:szCs w:val="22"/>
                <w:lang w:val="en-GB"/>
              </w:rPr>
              <w:t xml:space="preserve"> in short supply due to the pandemic and efforts were being made </w:t>
            </w:r>
            <w:r w:rsidR="00E55A29">
              <w:rPr>
                <w:bCs/>
                <w:sz w:val="22"/>
                <w:szCs w:val="22"/>
                <w:lang w:val="en-GB"/>
              </w:rPr>
              <w:t xml:space="preserve">by SPC to re-energise the project. </w:t>
            </w:r>
          </w:p>
          <w:p w14:paraId="22E28341" w14:textId="26E11739" w:rsidR="00546501" w:rsidRDefault="00E700F4" w:rsidP="00A70C6B">
            <w:pPr>
              <w:pStyle w:val="Notice"/>
              <w:numPr>
                <w:ilvl w:val="0"/>
                <w:numId w:val="45"/>
              </w:numPr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The b</w:t>
            </w:r>
            <w:r w:rsidR="009C111B">
              <w:rPr>
                <w:bCs/>
                <w:sz w:val="22"/>
                <w:szCs w:val="22"/>
                <w:lang w:val="en-GB"/>
              </w:rPr>
              <w:t xml:space="preserve">uilding </w:t>
            </w:r>
            <w:r>
              <w:rPr>
                <w:bCs/>
                <w:sz w:val="22"/>
                <w:szCs w:val="22"/>
                <w:lang w:val="en-GB"/>
              </w:rPr>
              <w:t xml:space="preserve">was </w:t>
            </w:r>
            <w:r w:rsidR="009C111B">
              <w:rPr>
                <w:bCs/>
                <w:sz w:val="22"/>
                <w:szCs w:val="22"/>
                <w:lang w:val="en-GB"/>
              </w:rPr>
              <w:t>close to</w:t>
            </w:r>
            <w:r>
              <w:rPr>
                <w:bCs/>
                <w:sz w:val="22"/>
                <w:szCs w:val="22"/>
                <w:lang w:val="en-GB"/>
              </w:rPr>
              <w:t xml:space="preserve"> being</w:t>
            </w:r>
            <w:r w:rsidR="009C111B">
              <w:rPr>
                <w:bCs/>
                <w:sz w:val="22"/>
                <w:szCs w:val="22"/>
                <w:lang w:val="en-GB"/>
              </w:rPr>
              <w:t xml:space="preserve"> </w:t>
            </w:r>
            <w:r w:rsidR="00E433A8">
              <w:rPr>
                <w:bCs/>
                <w:sz w:val="22"/>
                <w:szCs w:val="22"/>
                <w:lang w:val="en-GB"/>
              </w:rPr>
              <w:t>watertight,</w:t>
            </w:r>
            <w:r>
              <w:rPr>
                <w:bCs/>
                <w:sz w:val="22"/>
                <w:szCs w:val="22"/>
                <w:lang w:val="en-GB"/>
              </w:rPr>
              <w:t xml:space="preserve"> </w:t>
            </w:r>
            <w:r w:rsidR="00403E37">
              <w:rPr>
                <w:bCs/>
                <w:sz w:val="22"/>
                <w:szCs w:val="22"/>
                <w:lang w:val="en-GB"/>
              </w:rPr>
              <w:t>but</w:t>
            </w:r>
            <w:r>
              <w:rPr>
                <w:bCs/>
                <w:sz w:val="22"/>
                <w:szCs w:val="22"/>
                <w:lang w:val="en-GB"/>
              </w:rPr>
              <w:t xml:space="preserve"> some issues had arisen with work completed </w:t>
            </w:r>
            <w:r w:rsidR="00403E37">
              <w:rPr>
                <w:bCs/>
                <w:sz w:val="22"/>
                <w:szCs w:val="22"/>
                <w:lang w:val="en-GB"/>
              </w:rPr>
              <w:t xml:space="preserve">internally </w:t>
            </w:r>
            <w:r>
              <w:rPr>
                <w:bCs/>
                <w:sz w:val="22"/>
                <w:szCs w:val="22"/>
                <w:lang w:val="en-GB"/>
              </w:rPr>
              <w:t xml:space="preserve">before this had happened. </w:t>
            </w:r>
            <w:r w:rsidR="009C111B">
              <w:rPr>
                <w:bCs/>
                <w:sz w:val="22"/>
                <w:szCs w:val="22"/>
                <w:lang w:val="en-GB"/>
              </w:rPr>
              <w:t xml:space="preserve"> </w:t>
            </w:r>
          </w:p>
          <w:p w14:paraId="2B9301E0" w14:textId="63DFFB34" w:rsidR="00557C31" w:rsidRDefault="00403E37" w:rsidP="00A70C6B">
            <w:pPr>
              <w:pStyle w:val="Notice"/>
              <w:numPr>
                <w:ilvl w:val="0"/>
                <w:numId w:val="45"/>
              </w:numPr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Discussions were ongoing to resolve the issue of the new </w:t>
            </w:r>
            <w:r w:rsidR="00001B87">
              <w:rPr>
                <w:bCs/>
                <w:sz w:val="22"/>
                <w:szCs w:val="22"/>
                <w:lang w:val="en-GB"/>
              </w:rPr>
              <w:t xml:space="preserve">service route for the </w:t>
            </w:r>
            <w:r w:rsidR="00557C31">
              <w:rPr>
                <w:bCs/>
                <w:sz w:val="22"/>
                <w:szCs w:val="22"/>
                <w:lang w:val="en-GB"/>
              </w:rPr>
              <w:t xml:space="preserve">BT </w:t>
            </w:r>
            <w:r w:rsidR="004C1C95">
              <w:rPr>
                <w:bCs/>
                <w:sz w:val="22"/>
                <w:szCs w:val="22"/>
                <w:lang w:val="en-GB"/>
              </w:rPr>
              <w:t>wayleave</w:t>
            </w:r>
            <w:r w:rsidR="00F34230">
              <w:rPr>
                <w:bCs/>
                <w:sz w:val="22"/>
                <w:szCs w:val="22"/>
                <w:lang w:val="en-GB"/>
              </w:rPr>
              <w:t>.</w:t>
            </w:r>
            <w:r w:rsidR="00557C31">
              <w:rPr>
                <w:bCs/>
                <w:sz w:val="22"/>
                <w:szCs w:val="22"/>
                <w:lang w:val="en-GB"/>
              </w:rPr>
              <w:t xml:space="preserve"> </w:t>
            </w:r>
          </w:p>
          <w:p w14:paraId="513E613C" w14:textId="5E678B03" w:rsidR="002464FC" w:rsidRDefault="002464FC" w:rsidP="00A70C6B">
            <w:pPr>
              <w:pStyle w:val="Notice"/>
              <w:numPr>
                <w:ilvl w:val="0"/>
                <w:numId w:val="45"/>
              </w:numPr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Scaffolding </w:t>
            </w:r>
            <w:r w:rsidR="00001B87">
              <w:rPr>
                <w:bCs/>
                <w:sz w:val="22"/>
                <w:szCs w:val="22"/>
                <w:lang w:val="en-GB"/>
              </w:rPr>
              <w:t xml:space="preserve">surrounding the new community </w:t>
            </w:r>
            <w:r w:rsidR="00034DCA">
              <w:rPr>
                <w:bCs/>
                <w:sz w:val="22"/>
                <w:szCs w:val="22"/>
                <w:lang w:val="en-GB"/>
              </w:rPr>
              <w:t>centre</w:t>
            </w:r>
            <w:r w:rsidR="00001B87">
              <w:rPr>
                <w:bCs/>
                <w:sz w:val="22"/>
                <w:szCs w:val="22"/>
                <w:lang w:val="en-GB"/>
              </w:rPr>
              <w:t xml:space="preserve"> would be removed shortly. </w:t>
            </w:r>
            <w:r>
              <w:rPr>
                <w:bCs/>
                <w:sz w:val="22"/>
                <w:szCs w:val="22"/>
                <w:lang w:val="en-GB"/>
              </w:rPr>
              <w:t xml:space="preserve"> </w:t>
            </w:r>
          </w:p>
          <w:p w14:paraId="5322FD54" w14:textId="39892D19" w:rsidR="00CA0479" w:rsidRDefault="00ED29FB" w:rsidP="00A70C6B">
            <w:pPr>
              <w:pStyle w:val="Notice"/>
              <w:numPr>
                <w:ilvl w:val="0"/>
                <w:numId w:val="45"/>
              </w:numPr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Thames Water ha</w:t>
            </w:r>
            <w:r w:rsidR="00001B87">
              <w:rPr>
                <w:bCs/>
                <w:sz w:val="22"/>
                <w:szCs w:val="22"/>
                <w:lang w:val="en-GB"/>
              </w:rPr>
              <w:t>d</w:t>
            </w:r>
            <w:r>
              <w:rPr>
                <w:bCs/>
                <w:sz w:val="22"/>
                <w:szCs w:val="22"/>
                <w:lang w:val="en-GB"/>
              </w:rPr>
              <w:t xml:space="preserve"> inspected</w:t>
            </w:r>
            <w:r w:rsidR="00001B87">
              <w:rPr>
                <w:bCs/>
                <w:sz w:val="22"/>
                <w:szCs w:val="22"/>
                <w:lang w:val="en-GB"/>
              </w:rPr>
              <w:t xml:space="preserve"> the sewage</w:t>
            </w:r>
            <w:r>
              <w:rPr>
                <w:bCs/>
                <w:sz w:val="22"/>
                <w:szCs w:val="22"/>
                <w:lang w:val="en-GB"/>
              </w:rPr>
              <w:t xml:space="preserve"> pipe on school green. It ha</w:t>
            </w:r>
            <w:r w:rsidR="0048215D">
              <w:rPr>
                <w:bCs/>
                <w:sz w:val="22"/>
                <w:szCs w:val="22"/>
                <w:lang w:val="en-GB"/>
              </w:rPr>
              <w:t xml:space="preserve">d shown signs of </w:t>
            </w:r>
            <w:r w:rsidR="00C02BD6">
              <w:rPr>
                <w:bCs/>
                <w:sz w:val="22"/>
                <w:szCs w:val="22"/>
                <w:lang w:val="en-GB"/>
              </w:rPr>
              <w:t>collapse,</w:t>
            </w:r>
            <w:r w:rsidR="0048215D">
              <w:rPr>
                <w:bCs/>
                <w:sz w:val="22"/>
                <w:szCs w:val="22"/>
                <w:lang w:val="en-GB"/>
              </w:rPr>
              <w:t xml:space="preserve"> but the damage was not significant enough for them to </w:t>
            </w:r>
            <w:r w:rsidR="00C02BD6">
              <w:rPr>
                <w:bCs/>
                <w:sz w:val="22"/>
                <w:szCs w:val="22"/>
                <w:lang w:val="en-GB"/>
              </w:rPr>
              <w:t>act</w:t>
            </w:r>
            <w:r w:rsidR="0048215D">
              <w:rPr>
                <w:bCs/>
                <w:sz w:val="22"/>
                <w:szCs w:val="22"/>
                <w:lang w:val="en-GB"/>
              </w:rPr>
              <w:t xml:space="preserve">. </w:t>
            </w:r>
          </w:p>
          <w:p w14:paraId="1D1B76B4" w14:textId="77777777" w:rsidR="006052C6" w:rsidRDefault="006052C6" w:rsidP="006052C6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  <w:p w14:paraId="2F0125D3" w14:textId="217E3B8A" w:rsidR="0048215D" w:rsidRDefault="0048215D" w:rsidP="006052C6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80.2 </w:t>
            </w:r>
            <w:r w:rsidRPr="0048215D">
              <w:rPr>
                <w:b/>
                <w:sz w:val="22"/>
                <w:szCs w:val="22"/>
                <w:lang w:val="en-GB"/>
              </w:rPr>
              <w:t xml:space="preserve">Catering </w:t>
            </w:r>
          </w:p>
          <w:p w14:paraId="02BEF16E" w14:textId="77777777" w:rsidR="00516273" w:rsidRDefault="00516273" w:rsidP="006052C6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  <w:p w14:paraId="25AE8429" w14:textId="7C589FB0" w:rsidR="00A0252F" w:rsidRDefault="00A0252F" w:rsidP="006052C6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Cllr. Peer </w:t>
            </w:r>
            <w:r w:rsidR="0065575A">
              <w:rPr>
                <w:bCs/>
                <w:sz w:val="22"/>
                <w:szCs w:val="22"/>
                <w:lang w:val="en-GB"/>
              </w:rPr>
              <w:t xml:space="preserve">confirmed that SPC was awaiting </w:t>
            </w:r>
            <w:r w:rsidR="00D64EA8">
              <w:rPr>
                <w:bCs/>
                <w:sz w:val="22"/>
                <w:szCs w:val="22"/>
                <w:lang w:val="en-GB"/>
              </w:rPr>
              <w:t>the lease</w:t>
            </w:r>
            <w:r w:rsidR="00B7722B">
              <w:rPr>
                <w:bCs/>
                <w:sz w:val="22"/>
                <w:szCs w:val="22"/>
                <w:lang w:val="en-GB"/>
              </w:rPr>
              <w:t xml:space="preserve"> from the solicitor</w:t>
            </w:r>
            <w:r w:rsidR="00D64EA8">
              <w:rPr>
                <w:bCs/>
                <w:sz w:val="22"/>
                <w:szCs w:val="22"/>
                <w:lang w:val="en-GB"/>
              </w:rPr>
              <w:t xml:space="preserve"> for the</w:t>
            </w:r>
            <w:r w:rsidR="0065575A">
              <w:rPr>
                <w:bCs/>
                <w:sz w:val="22"/>
                <w:szCs w:val="22"/>
                <w:lang w:val="en-GB"/>
              </w:rPr>
              <w:t xml:space="preserve"> catering facility</w:t>
            </w:r>
            <w:r w:rsidR="00B7722B">
              <w:rPr>
                <w:bCs/>
                <w:sz w:val="22"/>
                <w:szCs w:val="22"/>
                <w:lang w:val="en-GB"/>
              </w:rPr>
              <w:t xml:space="preserve"> at the new community hall</w:t>
            </w:r>
            <w:r w:rsidR="00D64EA8">
              <w:rPr>
                <w:bCs/>
                <w:sz w:val="22"/>
                <w:szCs w:val="22"/>
                <w:lang w:val="en-GB"/>
              </w:rPr>
              <w:t xml:space="preserve">. </w:t>
            </w:r>
            <w:r w:rsidR="00B7722B">
              <w:rPr>
                <w:bCs/>
                <w:sz w:val="22"/>
                <w:szCs w:val="22"/>
                <w:lang w:val="en-GB"/>
              </w:rPr>
              <w:t xml:space="preserve">The organisation that had been awarded the contract had been asked to source local staff and had confirmed that </w:t>
            </w:r>
            <w:r w:rsidR="00C15AF8">
              <w:rPr>
                <w:bCs/>
                <w:sz w:val="22"/>
                <w:szCs w:val="22"/>
                <w:lang w:val="en-GB"/>
              </w:rPr>
              <w:t xml:space="preserve">they used local </w:t>
            </w:r>
            <w:r w:rsidR="00B7722B">
              <w:rPr>
                <w:bCs/>
                <w:sz w:val="22"/>
                <w:szCs w:val="22"/>
                <w:lang w:val="en-GB"/>
              </w:rPr>
              <w:t>suppliers</w:t>
            </w:r>
            <w:r w:rsidR="00C15AF8">
              <w:rPr>
                <w:bCs/>
                <w:sz w:val="22"/>
                <w:szCs w:val="22"/>
                <w:lang w:val="en-GB"/>
              </w:rPr>
              <w:t xml:space="preserve"> where possible</w:t>
            </w:r>
            <w:r w:rsidR="00B7722B">
              <w:rPr>
                <w:bCs/>
                <w:sz w:val="22"/>
                <w:szCs w:val="22"/>
                <w:lang w:val="en-GB"/>
              </w:rPr>
              <w:t xml:space="preserve">. </w:t>
            </w:r>
            <w:r w:rsidR="00230DEE">
              <w:rPr>
                <w:bCs/>
                <w:sz w:val="22"/>
                <w:szCs w:val="22"/>
                <w:lang w:val="en-GB"/>
              </w:rPr>
              <w:t>Tabl</w:t>
            </w:r>
            <w:r w:rsidR="00B7722B">
              <w:rPr>
                <w:bCs/>
                <w:sz w:val="22"/>
                <w:szCs w:val="22"/>
                <w:lang w:val="en-GB"/>
              </w:rPr>
              <w:t>e</w:t>
            </w:r>
            <w:r w:rsidR="00230DEE">
              <w:rPr>
                <w:bCs/>
                <w:sz w:val="22"/>
                <w:szCs w:val="22"/>
                <w:lang w:val="en-GB"/>
              </w:rPr>
              <w:t xml:space="preserve">s and </w:t>
            </w:r>
            <w:r w:rsidR="00A320B7">
              <w:rPr>
                <w:bCs/>
                <w:sz w:val="22"/>
                <w:szCs w:val="22"/>
                <w:lang w:val="en-GB"/>
              </w:rPr>
              <w:t xml:space="preserve">chairs </w:t>
            </w:r>
            <w:r w:rsidR="00B7722B">
              <w:rPr>
                <w:bCs/>
                <w:sz w:val="22"/>
                <w:szCs w:val="22"/>
                <w:lang w:val="en-GB"/>
              </w:rPr>
              <w:t xml:space="preserve">for the café had been </w:t>
            </w:r>
            <w:r w:rsidR="00A320B7">
              <w:rPr>
                <w:bCs/>
                <w:sz w:val="22"/>
                <w:szCs w:val="22"/>
                <w:lang w:val="en-GB"/>
              </w:rPr>
              <w:t xml:space="preserve">ordered. </w:t>
            </w:r>
          </w:p>
          <w:p w14:paraId="0251DA02" w14:textId="77777777" w:rsidR="00185D59" w:rsidRDefault="00185D59" w:rsidP="006052C6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  <w:p w14:paraId="683536E4" w14:textId="77777777" w:rsidR="00B27478" w:rsidRDefault="00B27478" w:rsidP="00B134C7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80.3 </w:t>
            </w:r>
            <w:r w:rsidRPr="00B27478">
              <w:rPr>
                <w:b/>
                <w:sz w:val="22"/>
                <w:szCs w:val="22"/>
                <w:lang w:val="en-GB"/>
              </w:rPr>
              <w:t xml:space="preserve">Communications </w:t>
            </w:r>
          </w:p>
          <w:p w14:paraId="349D5C3E" w14:textId="77777777" w:rsidR="00A01FA0" w:rsidRDefault="00A01FA0" w:rsidP="006052C6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  <w:p w14:paraId="3F073050" w14:textId="69EBDC7A" w:rsidR="00492CCD" w:rsidRDefault="00B27478" w:rsidP="006052C6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Cllr. Boyer confirmed that </w:t>
            </w:r>
            <w:r w:rsidR="00605EBC">
              <w:rPr>
                <w:bCs/>
                <w:sz w:val="22"/>
                <w:szCs w:val="22"/>
                <w:lang w:val="en-GB"/>
              </w:rPr>
              <w:t>a further newsletter would be published shortly</w:t>
            </w:r>
            <w:r w:rsidR="00492CCD">
              <w:rPr>
                <w:bCs/>
                <w:sz w:val="22"/>
                <w:szCs w:val="22"/>
                <w:lang w:val="en-GB"/>
              </w:rPr>
              <w:t xml:space="preserve"> and that an </w:t>
            </w:r>
            <w:r w:rsidR="00C02BD6">
              <w:rPr>
                <w:bCs/>
                <w:sz w:val="22"/>
                <w:szCs w:val="22"/>
                <w:lang w:val="en-GB"/>
              </w:rPr>
              <w:t>event</w:t>
            </w:r>
            <w:r w:rsidR="00492CCD">
              <w:rPr>
                <w:bCs/>
                <w:sz w:val="22"/>
                <w:szCs w:val="22"/>
                <w:lang w:val="en-GB"/>
              </w:rPr>
              <w:t xml:space="preserve"> plan for the opening of the community hall was being produced. </w:t>
            </w:r>
          </w:p>
          <w:p w14:paraId="083FD059" w14:textId="77777777" w:rsidR="00685E70" w:rsidRDefault="00685E70" w:rsidP="006052C6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  <w:p w14:paraId="3C5B6E3F" w14:textId="7A4F08EF" w:rsidR="001E2F0C" w:rsidRPr="001E2F0C" w:rsidRDefault="001E2F0C" w:rsidP="001E2F0C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It was </w:t>
            </w:r>
            <w:r w:rsidRPr="00616B49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PROPOSED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that t</w:t>
            </w:r>
            <w:r w:rsidRPr="001E2F0C">
              <w:rPr>
                <w:rFonts w:ascii="Calibri" w:eastAsia="Calibri" w:hAnsi="Calibri" w:cs="Calibri"/>
                <w:sz w:val="22"/>
                <w:szCs w:val="22"/>
                <w:lang w:val="en-GB"/>
              </w:rPr>
              <w:t>he new community centre’s name, chosen by the public, was adopted by the Full Council and now needs to be approved by the WBC/SPC Joint Steering Committee prior to official launch.  </w:t>
            </w: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The Fire Brigade and Post Office had confirmed that the proposed name was acceptable to them. </w:t>
            </w:r>
          </w:p>
          <w:p w14:paraId="092A1610" w14:textId="77777777" w:rsidR="00D05089" w:rsidRPr="00D05089" w:rsidRDefault="00D05089" w:rsidP="00D05089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  <w:p w14:paraId="5266ECB3" w14:textId="281C4574" w:rsidR="00CD242D" w:rsidRPr="00CD242D" w:rsidRDefault="009261AB" w:rsidP="00CD242D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Proposer:    Cllr. Boyer    </w:t>
            </w:r>
            <w:r w:rsidR="00416356">
              <w:rPr>
                <w:bCs/>
                <w:sz w:val="22"/>
                <w:szCs w:val="22"/>
                <w:lang w:val="en-GB"/>
              </w:rPr>
              <w:t xml:space="preserve"> Seconded Cllr Jahromi     Unanimously Agreed. </w:t>
            </w:r>
          </w:p>
          <w:p w14:paraId="2F1B6A71" w14:textId="77777777" w:rsidR="0055419A" w:rsidRDefault="0055419A" w:rsidP="006052C6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  <w:p w14:paraId="1C6668D3" w14:textId="6C57F639" w:rsidR="0055419A" w:rsidRDefault="00F553A4" w:rsidP="006052C6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80.4 </w:t>
            </w:r>
            <w:r w:rsidR="0055419A" w:rsidRPr="007A7F2B">
              <w:rPr>
                <w:b/>
                <w:sz w:val="22"/>
                <w:szCs w:val="22"/>
                <w:lang w:val="en-GB"/>
              </w:rPr>
              <w:t xml:space="preserve">Operational </w:t>
            </w:r>
            <w:r w:rsidRPr="007A7F2B">
              <w:rPr>
                <w:b/>
                <w:sz w:val="22"/>
                <w:szCs w:val="22"/>
                <w:lang w:val="en-GB"/>
              </w:rPr>
              <w:t>Readiness</w:t>
            </w:r>
            <w:r>
              <w:rPr>
                <w:bCs/>
                <w:sz w:val="22"/>
                <w:szCs w:val="22"/>
                <w:lang w:val="en-GB"/>
              </w:rPr>
              <w:t xml:space="preserve"> </w:t>
            </w:r>
          </w:p>
          <w:p w14:paraId="24FBD8B8" w14:textId="77777777" w:rsidR="004C6E9D" w:rsidRDefault="004C6E9D" w:rsidP="006052C6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  <w:p w14:paraId="6E9B9230" w14:textId="27ABA20C" w:rsidR="004C6E9D" w:rsidRDefault="004C6E9D" w:rsidP="006052C6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lastRenderedPageBreak/>
              <w:t xml:space="preserve">80.4.1 </w:t>
            </w:r>
            <w:r w:rsidR="007A366B">
              <w:rPr>
                <w:bCs/>
                <w:sz w:val="22"/>
                <w:szCs w:val="22"/>
                <w:lang w:val="en-GB"/>
              </w:rPr>
              <w:t xml:space="preserve">The </w:t>
            </w:r>
            <w:r w:rsidR="00AD384E">
              <w:rPr>
                <w:bCs/>
                <w:sz w:val="22"/>
                <w:szCs w:val="22"/>
                <w:lang w:val="en-GB"/>
              </w:rPr>
              <w:t xml:space="preserve">Clerk noted that </w:t>
            </w:r>
            <w:r w:rsidR="007A366B">
              <w:rPr>
                <w:bCs/>
                <w:sz w:val="22"/>
                <w:szCs w:val="22"/>
                <w:lang w:val="en-GB"/>
              </w:rPr>
              <w:t xml:space="preserve">a timetable had been produced which would be implemented four weeks prior to the community </w:t>
            </w:r>
            <w:r w:rsidR="000248CD">
              <w:rPr>
                <w:bCs/>
                <w:sz w:val="22"/>
                <w:szCs w:val="22"/>
                <w:lang w:val="en-GB"/>
              </w:rPr>
              <w:t>centre</w:t>
            </w:r>
            <w:r w:rsidR="007A366B">
              <w:rPr>
                <w:bCs/>
                <w:sz w:val="22"/>
                <w:szCs w:val="22"/>
                <w:lang w:val="en-GB"/>
              </w:rPr>
              <w:t xml:space="preserve"> opening. </w:t>
            </w:r>
            <w:r w:rsidR="0055419A">
              <w:rPr>
                <w:bCs/>
                <w:sz w:val="22"/>
                <w:szCs w:val="22"/>
                <w:lang w:val="en-GB"/>
              </w:rPr>
              <w:t xml:space="preserve"> </w:t>
            </w:r>
            <w:r w:rsidR="007A366B">
              <w:rPr>
                <w:bCs/>
                <w:sz w:val="22"/>
                <w:szCs w:val="22"/>
                <w:lang w:val="en-GB"/>
              </w:rPr>
              <w:t>A removal company had been cont</w:t>
            </w:r>
            <w:r w:rsidR="001E4182">
              <w:rPr>
                <w:bCs/>
                <w:sz w:val="22"/>
                <w:szCs w:val="22"/>
                <w:lang w:val="en-GB"/>
              </w:rPr>
              <w:t>racted. Once in situ</w:t>
            </w:r>
            <w:r w:rsidR="00A52C32">
              <w:rPr>
                <w:bCs/>
                <w:sz w:val="22"/>
                <w:szCs w:val="22"/>
                <w:lang w:val="en-GB"/>
              </w:rPr>
              <w:t>,</w:t>
            </w:r>
            <w:r w:rsidR="001E4182">
              <w:rPr>
                <w:bCs/>
                <w:sz w:val="22"/>
                <w:szCs w:val="22"/>
                <w:lang w:val="en-GB"/>
              </w:rPr>
              <w:t xml:space="preserve"> SPC would carry out dummy runs of activities to assess the impact on the centre an</w:t>
            </w:r>
            <w:r w:rsidR="00546FFD">
              <w:rPr>
                <w:bCs/>
                <w:sz w:val="22"/>
                <w:szCs w:val="22"/>
                <w:lang w:val="en-GB"/>
              </w:rPr>
              <w:t xml:space="preserve">d staff. It was suggested that a soft opening took place to allow time for processes to bed in. </w:t>
            </w:r>
          </w:p>
          <w:p w14:paraId="0EFC1392" w14:textId="77777777" w:rsidR="004C6E9D" w:rsidRDefault="004C6E9D" w:rsidP="006052C6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  <w:p w14:paraId="3EAD81C6" w14:textId="4009A7A6" w:rsidR="00B64F6C" w:rsidRPr="00A70C6B" w:rsidRDefault="004C6E9D" w:rsidP="006052C6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80.4.2 </w:t>
            </w:r>
            <w:r w:rsidR="00A32E1C">
              <w:rPr>
                <w:bCs/>
                <w:sz w:val="22"/>
                <w:szCs w:val="22"/>
                <w:lang w:val="en-GB"/>
              </w:rPr>
              <w:t xml:space="preserve">It was requested that members who had not visited the new site liaise </w:t>
            </w:r>
            <w:r w:rsidR="002E1DB0">
              <w:rPr>
                <w:bCs/>
                <w:sz w:val="22"/>
                <w:szCs w:val="22"/>
                <w:lang w:val="en-GB"/>
              </w:rPr>
              <w:t>with the Clerk to arrange</w:t>
            </w:r>
            <w:r>
              <w:rPr>
                <w:bCs/>
                <w:sz w:val="22"/>
                <w:szCs w:val="22"/>
                <w:lang w:val="en-GB"/>
              </w:rPr>
              <w:t xml:space="preserve"> a mutually convenient time. </w:t>
            </w:r>
          </w:p>
        </w:tc>
      </w:tr>
      <w:tr w:rsidR="00EB08D0" w:rsidRPr="00424BD2" w14:paraId="3BBFED8E" w14:textId="77777777" w:rsidTr="00CE3D01">
        <w:tc>
          <w:tcPr>
            <w:tcW w:w="747" w:type="dxa"/>
            <w:shd w:val="clear" w:color="auto" w:fill="auto"/>
          </w:tcPr>
          <w:p w14:paraId="1D467A80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3D6351A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6834D809" w14:textId="77777777" w:rsidTr="00CE3D01">
        <w:tc>
          <w:tcPr>
            <w:tcW w:w="747" w:type="dxa"/>
            <w:shd w:val="clear" w:color="auto" w:fill="auto"/>
          </w:tcPr>
          <w:p w14:paraId="283DDD98" w14:textId="0F2A3B64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 w:rsidRPr="00424BD2">
              <w:rPr>
                <w:sz w:val="22"/>
                <w:szCs w:val="22"/>
                <w:lang w:val="en-GB"/>
              </w:rPr>
              <w:t>21/</w:t>
            </w:r>
            <w:r w:rsidR="00A70C6B">
              <w:rPr>
                <w:sz w:val="22"/>
                <w:szCs w:val="22"/>
                <w:lang w:val="en-GB"/>
              </w:rPr>
              <w:t>8</w:t>
            </w:r>
            <w:r w:rsidR="00EC2484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9568" w:type="dxa"/>
            <w:shd w:val="clear" w:color="auto" w:fill="auto"/>
          </w:tcPr>
          <w:p w14:paraId="686AE735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  <w:r w:rsidRPr="00424BD2">
              <w:rPr>
                <w:b/>
                <w:sz w:val="22"/>
                <w:szCs w:val="22"/>
                <w:lang w:val="en-GB"/>
              </w:rPr>
              <w:t xml:space="preserve">Invoices for Payment </w:t>
            </w:r>
          </w:p>
        </w:tc>
      </w:tr>
      <w:tr w:rsidR="00EB08D0" w:rsidRPr="00424BD2" w14:paraId="43902BEF" w14:textId="77777777" w:rsidTr="00CE3D01">
        <w:trPr>
          <w:trHeight w:val="1257"/>
        </w:trPr>
        <w:tc>
          <w:tcPr>
            <w:tcW w:w="747" w:type="dxa"/>
            <w:shd w:val="clear" w:color="auto" w:fill="auto"/>
          </w:tcPr>
          <w:p w14:paraId="4E50ADCE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754B5AFD" w14:textId="77777777" w:rsidR="00134E5D" w:rsidRDefault="00134E5D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  <w:p w14:paraId="2A19C523" w14:textId="4011BD44" w:rsidR="00A10F6F" w:rsidRDefault="009175D7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81.1 </w:t>
            </w:r>
            <w:r w:rsidR="00473D93">
              <w:rPr>
                <w:sz w:val="22"/>
                <w:szCs w:val="22"/>
                <w:lang w:val="en-GB"/>
              </w:rPr>
              <w:t xml:space="preserve">It was </w:t>
            </w:r>
            <w:r w:rsidR="00473D93" w:rsidRPr="00DE74A8">
              <w:rPr>
                <w:b/>
                <w:bCs/>
                <w:sz w:val="22"/>
                <w:szCs w:val="22"/>
                <w:lang w:val="en-GB"/>
              </w:rPr>
              <w:t>PROPOSED</w:t>
            </w:r>
            <w:r w:rsidR="00473D93">
              <w:rPr>
                <w:sz w:val="22"/>
                <w:szCs w:val="22"/>
                <w:lang w:val="en-GB"/>
              </w:rPr>
              <w:t xml:space="preserve"> that the invoices</w:t>
            </w:r>
            <w:r w:rsidR="00DB431F">
              <w:rPr>
                <w:sz w:val="22"/>
                <w:szCs w:val="22"/>
                <w:lang w:val="en-GB"/>
              </w:rPr>
              <w:t xml:space="preserve"> up to 1</w:t>
            </w:r>
            <w:r w:rsidR="00A70C6B">
              <w:rPr>
                <w:sz w:val="22"/>
                <w:szCs w:val="22"/>
                <w:lang w:val="en-GB"/>
              </w:rPr>
              <w:t>2 July</w:t>
            </w:r>
            <w:r w:rsidR="00473D93">
              <w:rPr>
                <w:sz w:val="22"/>
                <w:szCs w:val="22"/>
                <w:lang w:val="en-GB"/>
              </w:rPr>
              <w:t xml:space="preserve"> were </w:t>
            </w:r>
            <w:r w:rsidR="006D6D98" w:rsidRPr="006D6D98">
              <w:rPr>
                <w:b/>
                <w:bCs/>
                <w:sz w:val="22"/>
                <w:szCs w:val="22"/>
                <w:lang w:val="en-GB"/>
              </w:rPr>
              <w:t>APPROVED</w:t>
            </w:r>
            <w:r w:rsidR="00473D93">
              <w:rPr>
                <w:sz w:val="22"/>
                <w:szCs w:val="22"/>
                <w:lang w:val="en-GB"/>
              </w:rPr>
              <w:t xml:space="preserve"> for payment</w:t>
            </w:r>
            <w:r w:rsidR="006D6D98">
              <w:rPr>
                <w:sz w:val="22"/>
                <w:szCs w:val="22"/>
                <w:lang w:val="en-GB"/>
              </w:rPr>
              <w:t>.</w:t>
            </w:r>
          </w:p>
          <w:p w14:paraId="08A16BF6" w14:textId="77777777" w:rsidR="00F9481E" w:rsidRDefault="00F9481E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  <w:p w14:paraId="18F281D6" w14:textId="4F61AC98" w:rsidR="00473D93" w:rsidRDefault="00F9481E" w:rsidP="00EB08D0">
            <w:pPr>
              <w:pStyle w:val="Notice"/>
              <w:tabs>
                <w:tab w:val="left" w:pos="1134"/>
              </w:tabs>
              <w:spacing w:after="0"/>
              <w:rPr>
                <w:rFonts w:eastAsia="Calibri"/>
                <w:sz w:val="22"/>
                <w:szCs w:val="22"/>
                <w:lang w:val="en-GB"/>
              </w:rPr>
            </w:pP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Proposed: Cllr. </w:t>
            </w:r>
            <w:r w:rsidR="005769D4">
              <w:rPr>
                <w:rFonts w:eastAsia="Calibri"/>
                <w:sz w:val="22"/>
                <w:szCs w:val="22"/>
                <w:lang w:val="en-GB"/>
              </w:rPr>
              <w:t>Emment</w:t>
            </w: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         Seconded: Cllr. </w:t>
            </w:r>
            <w:r w:rsidR="005769D4">
              <w:rPr>
                <w:rFonts w:eastAsia="Calibri"/>
                <w:sz w:val="22"/>
                <w:szCs w:val="22"/>
                <w:lang w:val="en-GB"/>
              </w:rPr>
              <w:t xml:space="preserve">Lias           </w:t>
            </w: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     Unanimously Agreed  </w:t>
            </w:r>
          </w:p>
          <w:p w14:paraId="6131838A" w14:textId="4A908F53" w:rsidR="00EB08D0" w:rsidRPr="00424BD2" w:rsidRDefault="00EB08D0" w:rsidP="00EB08D0">
            <w:pPr>
              <w:spacing w:after="160" w:line="259" w:lineRule="auto"/>
              <w:contextualSpacing/>
              <w:rPr>
                <w:rFonts w:ascii="Calibri" w:eastAsia="Calibri" w:hAnsi="Calibri"/>
                <w:sz w:val="22"/>
                <w:szCs w:val="22"/>
                <w:lang w:val="en-GB"/>
              </w:rPr>
            </w:pPr>
          </w:p>
        </w:tc>
      </w:tr>
      <w:tr w:rsidR="00EB08D0" w:rsidRPr="00424BD2" w14:paraId="2DFD918B" w14:textId="77777777" w:rsidTr="00CE3D01">
        <w:tc>
          <w:tcPr>
            <w:tcW w:w="747" w:type="dxa"/>
            <w:shd w:val="clear" w:color="auto" w:fill="auto"/>
          </w:tcPr>
          <w:p w14:paraId="0CF251C2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47374276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</w:tc>
      </w:tr>
      <w:tr w:rsidR="00EB08D0" w:rsidRPr="00424BD2" w14:paraId="5671EBCE" w14:textId="77777777" w:rsidTr="00CE3D01">
        <w:tc>
          <w:tcPr>
            <w:tcW w:w="747" w:type="dxa"/>
            <w:shd w:val="clear" w:color="auto" w:fill="auto"/>
          </w:tcPr>
          <w:p w14:paraId="73C551D1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73E0B456" w14:textId="6D496A69" w:rsidR="00EB08D0" w:rsidRDefault="009175D7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  <w:r w:rsidRPr="009175D7">
              <w:rPr>
                <w:bCs/>
                <w:sz w:val="22"/>
                <w:szCs w:val="22"/>
                <w:lang w:val="en-GB"/>
              </w:rPr>
              <w:t>81.2</w:t>
            </w:r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r w:rsidR="00EB08D0" w:rsidRPr="00424BD2">
              <w:rPr>
                <w:bCs/>
                <w:sz w:val="22"/>
                <w:szCs w:val="22"/>
                <w:lang w:val="en-GB"/>
              </w:rPr>
              <w:t>It was</w:t>
            </w:r>
            <w:r w:rsidR="00EB08D0" w:rsidRPr="00424BD2">
              <w:rPr>
                <w:b/>
                <w:sz w:val="22"/>
                <w:szCs w:val="22"/>
                <w:lang w:val="en-GB"/>
              </w:rPr>
              <w:t xml:space="preserve"> RESOLVED </w:t>
            </w:r>
            <w:r w:rsidR="00EB08D0" w:rsidRPr="00424BD2">
              <w:rPr>
                <w:bCs/>
                <w:sz w:val="22"/>
                <w:szCs w:val="22"/>
                <w:lang w:val="en-GB"/>
              </w:rPr>
              <w:t xml:space="preserve">that the Barclay card statement detailing expenditure by SPC up to </w:t>
            </w:r>
            <w:r w:rsidR="00DF70E7">
              <w:rPr>
                <w:bCs/>
                <w:sz w:val="22"/>
                <w:szCs w:val="22"/>
                <w:lang w:val="en-GB"/>
              </w:rPr>
              <w:t>1</w:t>
            </w:r>
            <w:r w:rsidR="00A70C6B">
              <w:rPr>
                <w:bCs/>
                <w:sz w:val="22"/>
                <w:szCs w:val="22"/>
                <w:lang w:val="en-GB"/>
              </w:rPr>
              <w:t>2 July</w:t>
            </w:r>
            <w:r w:rsidR="00EB08D0" w:rsidRPr="00424BD2">
              <w:rPr>
                <w:bCs/>
                <w:sz w:val="22"/>
                <w:szCs w:val="22"/>
                <w:lang w:val="en-GB"/>
              </w:rPr>
              <w:t xml:space="preserve"> 2021 was </w:t>
            </w:r>
            <w:r w:rsidR="00EB08D0" w:rsidRPr="00424BD2">
              <w:rPr>
                <w:b/>
                <w:sz w:val="22"/>
                <w:szCs w:val="22"/>
                <w:lang w:val="en-GB"/>
              </w:rPr>
              <w:t>APPROVED.</w:t>
            </w:r>
          </w:p>
          <w:p w14:paraId="0E73395D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  <w:p w14:paraId="756C4A79" w14:textId="2440E550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Proposed: Cllr. Montgomery          Seconded: Cllr. </w:t>
            </w:r>
            <w:r w:rsidR="000711B3">
              <w:rPr>
                <w:rFonts w:eastAsia="Calibri"/>
                <w:sz w:val="22"/>
                <w:szCs w:val="22"/>
                <w:lang w:val="en-GB"/>
              </w:rPr>
              <w:t>Brown</w:t>
            </w: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         Unanimously Agreed  </w:t>
            </w:r>
          </w:p>
        </w:tc>
      </w:tr>
      <w:tr w:rsidR="00EB08D0" w:rsidRPr="00424BD2" w14:paraId="201D5A6F" w14:textId="77777777" w:rsidTr="00CE3D01">
        <w:tc>
          <w:tcPr>
            <w:tcW w:w="747" w:type="dxa"/>
            <w:shd w:val="clear" w:color="auto" w:fill="auto"/>
          </w:tcPr>
          <w:p w14:paraId="6B7034BF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4AA46757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217F1DA7" w14:textId="77777777" w:rsidTr="00CE3D01">
        <w:tc>
          <w:tcPr>
            <w:tcW w:w="747" w:type="dxa"/>
            <w:shd w:val="clear" w:color="auto" w:fill="auto"/>
          </w:tcPr>
          <w:p w14:paraId="21232865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5CD17CE3" w14:textId="4C22BE80" w:rsidR="00EB08D0" w:rsidRPr="00424BD2" w:rsidRDefault="00A70C6B" w:rsidP="00EB08D0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81.</w:t>
            </w:r>
            <w:r w:rsidR="009175D7">
              <w:rPr>
                <w:bCs/>
                <w:sz w:val="22"/>
                <w:szCs w:val="22"/>
                <w:lang w:val="en-GB"/>
              </w:rPr>
              <w:t>3</w:t>
            </w:r>
            <w:r w:rsidR="00EB08D0" w:rsidRPr="00424BD2">
              <w:rPr>
                <w:bCs/>
                <w:sz w:val="22"/>
                <w:szCs w:val="22"/>
                <w:lang w:val="en-GB"/>
              </w:rPr>
              <w:t xml:space="preserve"> It was </w:t>
            </w:r>
            <w:r w:rsidR="00EB08D0" w:rsidRPr="00424BD2">
              <w:rPr>
                <w:b/>
                <w:sz w:val="22"/>
                <w:szCs w:val="22"/>
                <w:lang w:val="en-GB"/>
              </w:rPr>
              <w:t>PROPOSED</w:t>
            </w:r>
            <w:r w:rsidR="00EB08D0" w:rsidRPr="00424BD2">
              <w:rPr>
                <w:bCs/>
                <w:sz w:val="22"/>
                <w:szCs w:val="22"/>
                <w:lang w:val="en-GB"/>
              </w:rPr>
              <w:t xml:space="preserve"> that the </w:t>
            </w:r>
            <w:r w:rsidR="00EB08D0" w:rsidRPr="00424BD2">
              <w:rPr>
                <w:rFonts w:cs="Calibri"/>
                <w:sz w:val="22"/>
                <w:szCs w:val="22"/>
                <w:lang w:val="en-GB"/>
              </w:rPr>
              <w:t>payment of Invoice No.</w:t>
            </w:r>
            <w:r w:rsidR="00986749">
              <w:rPr>
                <w:rFonts w:cs="Calibri"/>
                <w:sz w:val="22"/>
                <w:szCs w:val="22"/>
                <w:lang w:val="en-GB"/>
              </w:rPr>
              <w:t>1</w:t>
            </w:r>
            <w:r>
              <w:rPr>
                <w:rFonts w:cs="Calibri"/>
                <w:sz w:val="22"/>
                <w:szCs w:val="22"/>
                <w:lang w:val="en-GB"/>
              </w:rPr>
              <w:t>1</w:t>
            </w:r>
            <w:r w:rsidR="00EB08D0" w:rsidRPr="00424BD2">
              <w:rPr>
                <w:rFonts w:cs="Calibri"/>
                <w:sz w:val="22"/>
                <w:szCs w:val="22"/>
                <w:lang w:val="en-GB"/>
              </w:rPr>
              <w:t xml:space="preserve"> for the New Community Centre </w:t>
            </w:r>
            <w:r w:rsidR="00D43ED1">
              <w:rPr>
                <w:rFonts w:cs="Calibri"/>
                <w:sz w:val="22"/>
                <w:szCs w:val="22"/>
                <w:lang w:val="en-GB"/>
              </w:rPr>
              <w:t>£</w:t>
            </w:r>
            <w:r w:rsidR="000711B3">
              <w:rPr>
                <w:rFonts w:cs="Calibri"/>
                <w:sz w:val="22"/>
                <w:szCs w:val="22"/>
                <w:lang w:val="en-GB"/>
              </w:rPr>
              <w:t>192,850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        </w:t>
            </w:r>
            <w:r w:rsidR="00BC7C09" w:rsidRPr="00424BD2">
              <w:rPr>
                <w:rFonts w:cs="Calibri"/>
                <w:sz w:val="22"/>
                <w:szCs w:val="22"/>
                <w:lang w:val="en-GB"/>
              </w:rPr>
              <w:t>ex</w:t>
            </w:r>
            <w:r w:rsidR="00EB08D0" w:rsidRPr="00424BD2">
              <w:rPr>
                <w:rFonts w:cs="Calibri"/>
                <w:sz w:val="22"/>
                <w:szCs w:val="22"/>
                <w:lang w:val="en-GB"/>
              </w:rPr>
              <w:t xml:space="preserve"> VAT was </w:t>
            </w:r>
            <w:r w:rsidR="00EB08D0" w:rsidRPr="00424BD2">
              <w:rPr>
                <w:rFonts w:cs="Calibri"/>
                <w:b/>
                <w:bCs/>
                <w:sz w:val="22"/>
                <w:szCs w:val="22"/>
                <w:lang w:val="en-GB"/>
              </w:rPr>
              <w:t>APPROVED</w:t>
            </w:r>
            <w:r w:rsidR="00EB08D0" w:rsidRPr="00424BD2">
              <w:rPr>
                <w:rFonts w:cs="Calibri"/>
                <w:sz w:val="22"/>
                <w:szCs w:val="22"/>
                <w:lang w:val="en-GB"/>
              </w:rPr>
              <w:t xml:space="preserve">. </w:t>
            </w:r>
          </w:p>
          <w:p w14:paraId="6BB0F444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</w:p>
          <w:p w14:paraId="7E97D2CE" w14:textId="4DBC78DC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Cs/>
                <w:sz w:val="22"/>
                <w:szCs w:val="22"/>
                <w:lang w:val="en-GB"/>
              </w:rPr>
            </w:pP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Proposed: Cllr. </w:t>
            </w:r>
            <w:r w:rsidR="000711B3">
              <w:rPr>
                <w:rFonts w:eastAsia="Calibri"/>
                <w:sz w:val="22"/>
                <w:szCs w:val="22"/>
                <w:lang w:val="en-GB"/>
              </w:rPr>
              <w:t>M</w:t>
            </w:r>
            <w:r w:rsidR="00E94D4D">
              <w:rPr>
                <w:rFonts w:eastAsia="Calibri"/>
                <w:sz w:val="22"/>
                <w:szCs w:val="22"/>
                <w:lang w:val="en-GB"/>
              </w:rPr>
              <w:t>cDowell</w:t>
            </w: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            Seconded: Cllr. </w:t>
            </w:r>
            <w:r w:rsidR="00E94D4D">
              <w:rPr>
                <w:rFonts w:eastAsia="Calibri"/>
                <w:sz w:val="22"/>
                <w:szCs w:val="22"/>
                <w:lang w:val="en-GB"/>
              </w:rPr>
              <w:t>Montgomery</w:t>
            </w: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       Unanimously Agreed</w:t>
            </w:r>
          </w:p>
        </w:tc>
      </w:tr>
      <w:tr w:rsidR="00EB08D0" w:rsidRPr="00424BD2" w14:paraId="19EDA3DE" w14:textId="77777777" w:rsidTr="00CE3D01">
        <w:tc>
          <w:tcPr>
            <w:tcW w:w="747" w:type="dxa"/>
            <w:shd w:val="clear" w:color="auto" w:fill="auto"/>
          </w:tcPr>
          <w:p w14:paraId="24A14A0A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5AA22837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40DC55A7" w14:textId="77777777" w:rsidTr="00CE3D01">
        <w:tc>
          <w:tcPr>
            <w:tcW w:w="747" w:type="dxa"/>
            <w:shd w:val="clear" w:color="auto" w:fill="auto"/>
          </w:tcPr>
          <w:p w14:paraId="4CB445FA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AED68DA" w14:textId="68097F4D" w:rsidR="00EB08D0" w:rsidRPr="00424BD2" w:rsidRDefault="00A70C6B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81.</w:t>
            </w:r>
            <w:r w:rsidR="009175D7">
              <w:rPr>
                <w:bCs/>
                <w:sz w:val="22"/>
                <w:szCs w:val="22"/>
                <w:lang w:val="en-GB"/>
              </w:rPr>
              <w:t>4</w:t>
            </w:r>
            <w:r w:rsidR="00EB08D0" w:rsidRPr="00424BD2">
              <w:rPr>
                <w:b/>
                <w:sz w:val="22"/>
                <w:szCs w:val="22"/>
                <w:lang w:val="en-GB"/>
              </w:rPr>
              <w:t xml:space="preserve"> Contract Register</w:t>
            </w:r>
          </w:p>
        </w:tc>
      </w:tr>
      <w:tr w:rsidR="00EB08D0" w:rsidRPr="00424BD2" w14:paraId="2F0E917B" w14:textId="77777777" w:rsidTr="00CE3D01">
        <w:tc>
          <w:tcPr>
            <w:tcW w:w="747" w:type="dxa"/>
            <w:shd w:val="clear" w:color="auto" w:fill="auto"/>
          </w:tcPr>
          <w:p w14:paraId="5FCEB511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18053F5F" w14:textId="77777777" w:rsidR="00EB08D0" w:rsidRPr="00424BD2" w:rsidRDefault="00EB08D0" w:rsidP="00EB08D0">
            <w:pPr>
              <w:tabs>
                <w:tab w:val="left" w:pos="709"/>
                <w:tab w:val="left" w:pos="1276"/>
              </w:tabs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C5CCC19" w14:textId="1E1AAC5F" w:rsidR="00EB08D0" w:rsidRPr="00424BD2" w:rsidRDefault="00EB08D0" w:rsidP="00EB08D0">
            <w:pPr>
              <w:tabs>
                <w:tab w:val="left" w:pos="709"/>
                <w:tab w:val="left" w:pos="1276"/>
              </w:tabs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24BD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Contract Register, tracking the payments for LIFEbuild and the new Community Centre was </w:t>
            </w:r>
            <w:r w:rsidRPr="00424BD2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NOTED</w:t>
            </w:r>
            <w:r w:rsidRPr="00424BD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</w:t>
            </w:r>
          </w:p>
        </w:tc>
      </w:tr>
      <w:tr w:rsidR="00EB08D0" w:rsidRPr="00424BD2" w14:paraId="5552F44D" w14:textId="77777777" w:rsidTr="00CE3D01">
        <w:trPr>
          <w:trHeight w:val="409"/>
        </w:trPr>
        <w:tc>
          <w:tcPr>
            <w:tcW w:w="747" w:type="dxa"/>
            <w:shd w:val="clear" w:color="auto" w:fill="auto"/>
          </w:tcPr>
          <w:p w14:paraId="5CEFF093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7BED2FE2" w14:textId="4DE814C8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7646238B" w14:textId="77777777" w:rsidTr="00CE3D01">
        <w:tc>
          <w:tcPr>
            <w:tcW w:w="747" w:type="dxa"/>
            <w:shd w:val="clear" w:color="auto" w:fill="auto"/>
          </w:tcPr>
          <w:p w14:paraId="27EBEECB" w14:textId="72161ADC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 w:rsidRPr="00424BD2">
              <w:rPr>
                <w:sz w:val="22"/>
                <w:szCs w:val="22"/>
                <w:lang w:val="en-GB"/>
              </w:rPr>
              <w:t>21/</w:t>
            </w:r>
            <w:r w:rsidR="00A70C6B">
              <w:rPr>
                <w:sz w:val="22"/>
                <w:szCs w:val="22"/>
                <w:lang w:val="en-GB"/>
              </w:rPr>
              <w:t>82</w:t>
            </w:r>
            <w:r w:rsidRPr="00424BD2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68" w:type="dxa"/>
            <w:shd w:val="clear" w:color="auto" w:fill="auto"/>
          </w:tcPr>
          <w:p w14:paraId="200B8DA8" w14:textId="29B0BA70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Recommendations from </w:t>
            </w:r>
            <w:r w:rsidR="005B6525">
              <w:rPr>
                <w:rFonts w:cs="Calibri"/>
                <w:b/>
                <w:sz w:val="22"/>
                <w:szCs w:val="22"/>
                <w:lang w:val="en-GB"/>
              </w:rPr>
              <w:t>Committees to the F</w:t>
            </w:r>
            <w:r w:rsidR="00A60790">
              <w:rPr>
                <w:rFonts w:cs="Calibri"/>
                <w:b/>
                <w:sz w:val="22"/>
                <w:szCs w:val="22"/>
                <w:lang w:val="en-GB"/>
              </w:rPr>
              <w:t xml:space="preserve">ull </w:t>
            </w:r>
            <w:r w:rsidR="005B6525">
              <w:rPr>
                <w:rFonts w:cs="Calibri"/>
                <w:b/>
                <w:sz w:val="22"/>
                <w:szCs w:val="22"/>
                <w:lang w:val="en-GB"/>
              </w:rPr>
              <w:t>C</w:t>
            </w:r>
            <w:r w:rsidR="00A60790">
              <w:rPr>
                <w:rFonts w:cs="Calibri"/>
                <w:b/>
                <w:sz w:val="22"/>
                <w:szCs w:val="22"/>
                <w:lang w:val="en-GB"/>
              </w:rPr>
              <w:t>ouncil</w:t>
            </w:r>
            <w:r w:rsidR="005B6525">
              <w:rPr>
                <w:rFonts w:cs="Calibri"/>
                <w:b/>
                <w:sz w:val="22"/>
                <w:szCs w:val="22"/>
                <w:lang w:val="en-GB"/>
              </w:rPr>
              <w:t xml:space="preserve"> of 21 June 2021 </w:t>
            </w:r>
            <w:r w:rsidRPr="00424BD2">
              <w:rPr>
                <w:rFonts w:cs="Calibri"/>
                <w:b/>
                <w:sz w:val="22"/>
                <w:szCs w:val="22"/>
                <w:lang w:val="en-GB"/>
              </w:rPr>
              <w:t xml:space="preserve">    </w:t>
            </w:r>
          </w:p>
        </w:tc>
      </w:tr>
      <w:tr w:rsidR="00EB08D0" w:rsidRPr="00424BD2" w14:paraId="41914663" w14:textId="77777777" w:rsidTr="00CE3D01">
        <w:tc>
          <w:tcPr>
            <w:tcW w:w="747" w:type="dxa"/>
            <w:shd w:val="clear" w:color="auto" w:fill="auto"/>
          </w:tcPr>
          <w:p w14:paraId="7BCE9091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E8CFB4B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13679E03" w14:textId="77777777" w:rsidTr="00CE3D01">
        <w:tc>
          <w:tcPr>
            <w:tcW w:w="747" w:type="dxa"/>
            <w:shd w:val="clear" w:color="auto" w:fill="auto"/>
          </w:tcPr>
          <w:p w14:paraId="7D460B25" w14:textId="5BBBA993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2F9A69E" w14:textId="3D19B0B4" w:rsidR="003F12DB" w:rsidRPr="003F12DB" w:rsidRDefault="00A70C6B" w:rsidP="003F12D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bCs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8</w:t>
            </w:r>
            <w:r w:rsidR="00EB08D0" w:rsidRPr="00D37319">
              <w:rPr>
                <w:rFonts w:cs="Calibri"/>
                <w:sz w:val="22"/>
                <w:szCs w:val="22"/>
                <w:lang w:val="en-GB"/>
              </w:rPr>
              <w:t>2.1</w:t>
            </w:r>
            <w:r w:rsidR="00EB08D0" w:rsidRPr="00424BD2">
              <w:rPr>
                <w:rFonts w:cs="Calibri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42939" w:rsidRPr="00B95128">
              <w:rPr>
                <w:rFonts w:cs="Calibri"/>
                <w:b/>
                <w:bCs/>
                <w:sz w:val="22"/>
                <w:szCs w:val="22"/>
              </w:rPr>
              <w:t>Recommendation by the communications (newsletter) group to use Royal Mail to distribute the Parish Newsletter</w:t>
            </w:r>
          </w:p>
          <w:p w14:paraId="6BB81489" w14:textId="77777777" w:rsidR="0016387A" w:rsidRDefault="0016387A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bCs/>
                <w:sz w:val="22"/>
                <w:szCs w:val="22"/>
                <w:lang w:val="en-GB"/>
              </w:rPr>
            </w:pPr>
          </w:p>
          <w:p w14:paraId="534C0885" w14:textId="49B40386" w:rsidR="0016387A" w:rsidRPr="00424BD2" w:rsidRDefault="0016387A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bCs/>
                <w:sz w:val="22"/>
                <w:szCs w:val="22"/>
                <w:lang w:val="en-GB"/>
              </w:rPr>
            </w:pPr>
            <w:r w:rsidRPr="00A60790">
              <w:rPr>
                <w:rFonts w:cs="Calibri"/>
                <w:sz w:val="22"/>
                <w:szCs w:val="22"/>
                <w:lang w:val="en-GB"/>
              </w:rPr>
              <w:t>8</w:t>
            </w:r>
            <w:r w:rsidR="00A60790">
              <w:rPr>
                <w:rFonts w:cs="Calibri"/>
                <w:sz w:val="22"/>
                <w:szCs w:val="22"/>
                <w:lang w:val="en-GB"/>
              </w:rPr>
              <w:t>2</w:t>
            </w:r>
            <w:r w:rsidRPr="00A60790">
              <w:rPr>
                <w:rFonts w:cs="Calibri"/>
                <w:sz w:val="22"/>
                <w:szCs w:val="22"/>
                <w:lang w:val="en-GB"/>
              </w:rPr>
              <w:t>.1.1</w:t>
            </w:r>
            <w:r>
              <w:rPr>
                <w:rFonts w:cs="Calibr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A6C08">
              <w:rPr>
                <w:rFonts w:cs="Calibri"/>
                <w:sz w:val="22"/>
                <w:szCs w:val="22"/>
                <w:lang w:val="en-GB"/>
              </w:rPr>
              <w:t>Cllr. Boyer</w:t>
            </w:r>
            <w:r w:rsidR="006D5970">
              <w:rPr>
                <w:rFonts w:cs="Calibri"/>
                <w:sz w:val="22"/>
                <w:szCs w:val="22"/>
                <w:lang w:val="en-GB"/>
              </w:rPr>
              <w:t xml:space="preserve"> gave an overview of </w:t>
            </w:r>
            <w:r w:rsidR="00D53D90">
              <w:rPr>
                <w:rFonts w:cs="Calibri"/>
                <w:sz w:val="22"/>
                <w:szCs w:val="22"/>
                <w:lang w:val="en-GB"/>
              </w:rPr>
              <w:t>the leaflet distribution service provided by the Post Office</w:t>
            </w:r>
            <w:r w:rsidRPr="00DA6C08">
              <w:rPr>
                <w:rFonts w:cs="Calibri"/>
                <w:sz w:val="22"/>
                <w:szCs w:val="22"/>
                <w:lang w:val="en-GB"/>
              </w:rPr>
              <w:t xml:space="preserve"> not</w:t>
            </w:r>
            <w:r w:rsidR="00D53D90">
              <w:rPr>
                <w:rFonts w:cs="Calibri"/>
                <w:sz w:val="22"/>
                <w:szCs w:val="22"/>
                <w:lang w:val="en-GB"/>
              </w:rPr>
              <w:t>ing</w:t>
            </w:r>
            <w:r w:rsidRPr="00DA6C08">
              <w:rPr>
                <w:rFonts w:cs="Calibri"/>
                <w:sz w:val="22"/>
                <w:szCs w:val="22"/>
                <w:lang w:val="en-GB"/>
              </w:rPr>
              <w:t xml:space="preserve"> issues</w:t>
            </w:r>
            <w:r w:rsidR="00D53D90">
              <w:rPr>
                <w:rFonts w:cs="Calibri"/>
                <w:sz w:val="22"/>
                <w:szCs w:val="22"/>
                <w:lang w:val="en-GB"/>
              </w:rPr>
              <w:t xml:space="preserve"> with previous providers. It was </w:t>
            </w:r>
            <w:r w:rsidR="006D6D98">
              <w:rPr>
                <w:rFonts w:cs="Calibri"/>
                <w:sz w:val="22"/>
                <w:szCs w:val="22"/>
                <w:lang w:val="en-GB"/>
              </w:rPr>
              <w:t xml:space="preserve">stated </w:t>
            </w:r>
            <w:r w:rsidR="00D53D90">
              <w:rPr>
                <w:rFonts w:cs="Calibri"/>
                <w:sz w:val="22"/>
                <w:szCs w:val="22"/>
                <w:lang w:val="en-GB"/>
              </w:rPr>
              <w:t>that the area of delivery could not be</w:t>
            </w:r>
            <w:r w:rsidR="009744AE">
              <w:rPr>
                <w:rFonts w:cs="Calibri"/>
                <w:sz w:val="22"/>
                <w:szCs w:val="22"/>
                <w:lang w:val="en-GB"/>
              </w:rPr>
              <w:t xml:space="preserve"> detailed specifically but that only a small number of residents would be excluded</w:t>
            </w:r>
            <w:r w:rsidR="00A36E58">
              <w:rPr>
                <w:rFonts w:cs="Calibri"/>
                <w:sz w:val="22"/>
                <w:szCs w:val="22"/>
                <w:lang w:val="en-GB"/>
              </w:rPr>
              <w:t xml:space="preserve"> to which Cllr</w:t>
            </w:r>
            <w:r w:rsidR="001E2F0C">
              <w:rPr>
                <w:rFonts w:cs="Calibri"/>
                <w:sz w:val="22"/>
                <w:szCs w:val="22"/>
                <w:lang w:val="en-GB"/>
              </w:rPr>
              <w:t>s</w:t>
            </w:r>
            <w:r w:rsidR="00A36E58">
              <w:rPr>
                <w:rFonts w:cs="Calibri"/>
                <w:sz w:val="22"/>
                <w:szCs w:val="22"/>
                <w:lang w:val="en-GB"/>
              </w:rPr>
              <w:t xml:space="preserve">. Grimes </w:t>
            </w:r>
            <w:r w:rsidR="001E2F0C">
              <w:rPr>
                <w:rFonts w:cs="Calibri"/>
                <w:sz w:val="22"/>
                <w:szCs w:val="22"/>
                <w:lang w:val="en-GB"/>
              </w:rPr>
              <w:t xml:space="preserve">and Montgomery </w:t>
            </w:r>
            <w:r w:rsidR="00A36E58">
              <w:rPr>
                <w:rFonts w:cs="Calibri"/>
                <w:sz w:val="22"/>
                <w:szCs w:val="22"/>
                <w:lang w:val="en-GB"/>
              </w:rPr>
              <w:t>had agreed to deliver.</w:t>
            </w:r>
            <w:r w:rsidRPr="00DA6C08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A36E58">
              <w:rPr>
                <w:rFonts w:cs="Calibri"/>
                <w:sz w:val="22"/>
                <w:szCs w:val="22"/>
                <w:lang w:val="en-GB"/>
              </w:rPr>
              <w:t xml:space="preserve">A </w:t>
            </w:r>
            <w:r w:rsidR="00746729">
              <w:rPr>
                <w:rFonts w:cs="Calibri"/>
                <w:sz w:val="22"/>
                <w:szCs w:val="22"/>
                <w:lang w:val="en-GB"/>
              </w:rPr>
              <w:t>three</w:t>
            </w:r>
            <w:r w:rsidR="00A33A11">
              <w:rPr>
                <w:rFonts w:cs="Calibri"/>
                <w:sz w:val="22"/>
                <w:szCs w:val="22"/>
                <w:lang w:val="en-GB"/>
              </w:rPr>
              <w:t>-</w:t>
            </w:r>
            <w:r w:rsidR="00746729">
              <w:rPr>
                <w:rFonts w:cs="Calibri"/>
                <w:sz w:val="22"/>
                <w:szCs w:val="22"/>
                <w:lang w:val="en-GB"/>
              </w:rPr>
              <w:t>w</w:t>
            </w:r>
            <w:r w:rsidR="000C46B0">
              <w:rPr>
                <w:rFonts w:cs="Calibri"/>
                <w:sz w:val="22"/>
                <w:szCs w:val="22"/>
                <w:lang w:val="en-GB"/>
              </w:rPr>
              <w:t xml:space="preserve">eek lead time </w:t>
            </w:r>
            <w:r w:rsidR="00746729">
              <w:rPr>
                <w:rFonts w:cs="Calibri"/>
                <w:sz w:val="22"/>
                <w:szCs w:val="22"/>
                <w:lang w:val="en-GB"/>
              </w:rPr>
              <w:t>was required for</w:t>
            </w:r>
            <w:r w:rsidR="000C46B0">
              <w:rPr>
                <w:rFonts w:cs="Calibri"/>
                <w:sz w:val="22"/>
                <w:szCs w:val="22"/>
                <w:lang w:val="en-GB"/>
              </w:rPr>
              <w:t xml:space="preserve"> newsletters</w:t>
            </w:r>
            <w:r w:rsidR="00746729">
              <w:rPr>
                <w:rFonts w:cs="Calibri"/>
                <w:sz w:val="22"/>
                <w:szCs w:val="22"/>
                <w:lang w:val="en-GB"/>
              </w:rPr>
              <w:t xml:space="preserve"> and up to seven</w:t>
            </w:r>
            <w:r w:rsidR="00621D29">
              <w:rPr>
                <w:rFonts w:cs="Calibri"/>
                <w:sz w:val="22"/>
                <w:szCs w:val="22"/>
                <w:lang w:val="en-GB"/>
              </w:rPr>
              <w:t xml:space="preserve"> days </w:t>
            </w:r>
            <w:r w:rsidR="001E2F0C">
              <w:rPr>
                <w:rFonts w:cs="Calibri"/>
                <w:sz w:val="22"/>
                <w:szCs w:val="22"/>
                <w:lang w:val="en-GB"/>
              </w:rPr>
              <w:t xml:space="preserve">from the relevant Monday </w:t>
            </w:r>
            <w:r w:rsidR="00746729">
              <w:rPr>
                <w:rFonts w:cs="Calibri"/>
                <w:sz w:val="22"/>
                <w:szCs w:val="22"/>
                <w:lang w:val="en-GB"/>
              </w:rPr>
              <w:t xml:space="preserve">should be allowed for </w:t>
            </w:r>
            <w:r w:rsidR="00621D29">
              <w:rPr>
                <w:rFonts w:cs="Calibri"/>
                <w:sz w:val="22"/>
                <w:szCs w:val="22"/>
                <w:lang w:val="en-GB"/>
              </w:rPr>
              <w:t>deliver</w:t>
            </w:r>
            <w:r w:rsidR="00746729">
              <w:rPr>
                <w:rFonts w:cs="Calibri"/>
                <w:sz w:val="22"/>
                <w:szCs w:val="22"/>
                <w:lang w:val="en-GB"/>
              </w:rPr>
              <w:t>y</w:t>
            </w:r>
            <w:r w:rsidR="00621D29">
              <w:rPr>
                <w:rFonts w:cs="Calibri"/>
                <w:sz w:val="22"/>
                <w:szCs w:val="22"/>
                <w:lang w:val="en-GB"/>
              </w:rPr>
              <w:t xml:space="preserve">. </w:t>
            </w:r>
          </w:p>
          <w:p w14:paraId="78E8AFA3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bCs/>
                <w:sz w:val="22"/>
                <w:szCs w:val="22"/>
                <w:lang w:val="en-GB"/>
              </w:rPr>
            </w:pPr>
          </w:p>
          <w:p w14:paraId="39B44E41" w14:textId="5BE1224A" w:rsidR="00EB08D0" w:rsidRPr="00A70C6B" w:rsidRDefault="00A70C6B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8</w:t>
            </w:r>
            <w:r w:rsidR="00D37319" w:rsidRPr="00A70C6B">
              <w:rPr>
                <w:rFonts w:cs="Calibri"/>
                <w:sz w:val="22"/>
                <w:szCs w:val="22"/>
                <w:lang w:val="en-GB"/>
              </w:rPr>
              <w:t>2.</w:t>
            </w:r>
            <w:r w:rsidR="00EB08D0" w:rsidRPr="00A70C6B">
              <w:rPr>
                <w:rFonts w:cs="Calibri"/>
                <w:sz w:val="22"/>
                <w:szCs w:val="22"/>
                <w:lang w:val="en-GB"/>
              </w:rPr>
              <w:t>1.</w:t>
            </w:r>
            <w:r w:rsidR="0016387A">
              <w:rPr>
                <w:rFonts w:cs="Calibri"/>
                <w:sz w:val="22"/>
                <w:szCs w:val="22"/>
                <w:lang w:val="en-GB"/>
              </w:rPr>
              <w:t>2</w:t>
            </w:r>
            <w:r w:rsidR="00EB08D0" w:rsidRPr="00A70C6B">
              <w:rPr>
                <w:rFonts w:cs="Calibri"/>
                <w:sz w:val="22"/>
                <w:szCs w:val="22"/>
                <w:lang w:val="en-GB"/>
              </w:rPr>
              <w:t xml:space="preserve">. </w:t>
            </w:r>
            <w:r w:rsidRPr="00A70C6B">
              <w:rPr>
                <w:rFonts w:cs="Calibri"/>
                <w:sz w:val="22"/>
                <w:szCs w:val="22"/>
                <w:lang w:val="en-GB"/>
              </w:rPr>
              <w:t>It was</w:t>
            </w:r>
            <w:r w:rsidRPr="00A70C6B">
              <w:rPr>
                <w:rFonts w:cs="Calibri"/>
                <w:b/>
                <w:bCs/>
                <w:sz w:val="22"/>
                <w:szCs w:val="22"/>
                <w:lang w:val="en-GB"/>
              </w:rPr>
              <w:t xml:space="preserve"> PROPOSED</w:t>
            </w:r>
            <w:r w:rsidRPr="00A70C6B">
              <w:rPr>
                <w:rFonts w:cs="Calibri"/>
                <w:sz w:val="22"/>
                <w:szCs w:val="22"/>
                <w:lang w:val="en-GB"/>
              </w:rPr>
              <w:t xml:space="preserve"> that the recommendation</w:t>
            </w:r>
            <w:r w:rsidRPr="00A70C6B">
              <w:rPr>
                <w:rFonts w:cs="Calibri"/>
                <w:sz w:val="22"/>
                <w:szCs w:val="22"/>
              </w:rPr>
              <w:t xml:space="preserve"> by the communications </w:t>
            </w:r>
            <w:r w:rsidR="00C34F48">
              <w:rPr>
                <w:rFonts w:cs="Calibri"/>
                <w:sz w:val="22"/>
                <w:szCs w:val="22"/>
              </w:rPr>
              <w:t>(</w:t>
            </w:r>
            <w:r w:rsidRPr="00A70C6B">
              <w:rPr>
                <w:rFonts w:cs="Calibri"/>
                <w:sz w:val="22"/>
                <w:szCs w:val="22"/>
              </w:rPr>
              <w:t>newsletter</w:t>
            </w:r>
            <w:r w:rsidR="00C34F48">
              <w:rPr>
                <w:rFonts w:cs="Calibri"/>
                <w:sz w:val="22"/>
                <w:szCs w:val="22"/>
              </w:rPr>
              <w:t>)</w:t>
            </w:r>
            <w:r w:rsidRPr="00A70C6B">
              <w:rPr>
                <w:rFonts w:cs="Calibri"/>
                <w:sz w:val="22"/>
                <w:szCs w:val="22"/>
              </w:rPr>
              <w:t xml:space="preserve"> group to use Royal Mail to distribute the Parish Newsletter be </w:t>
            </w:r>
            <w:r w:rsidRPr="00A70C6B">
              <w:rPr>
                <w:rFonts w:cs="Calibri"/>
                <w:b/>
                <w:bCs/>
                <w:sz w:val="22"/>
                <w:szCs w:val="22"/>
              </w:rPr>
              <w:t>APPROVED</w:t>
            </w:r>
            <w:r w:rsidR="001E2F0C">
              <w:rPr>
                <w:rFonts w:cs="Calibri"/>
                <w:b/>
                <w:bCs/>
                <w:sz w:val="22"/>
                <w:szCs w:val="22"/>
              </w:rPr>
              <w:t xml:space="preserve">. </w:t>
            </w:r>
            <w:r w:rsidR="00F61553"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</w:p>
          <w:p w14:paraId="4D94CDA2" w14:textId="77777777" w:rsidR="00634B44" w:rsidRDefault="00634B44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  <w:p w14:paraId="39A569F6" w14:textId="49F05D39" w:rsidR="00A70C6B" w:rsidRPr="00424BD2" w:rsidRDefault="00A70C6B" w:rsidP="00A70C6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bCs/>
                <w:sz w:val="22"/>
                <w:szCs w:val="22"/>
                <w:lang w:val="en-GB"/>
              </w:rPr>
            </w:pP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Proposed: Cllr. </w:t>
            </w:r>
            <w:r w:rsidR="00485940">
              <w:rPr>
                <w:rFonts w:eastAsia="Calibri"/>
                <w:sz w:val="22"/>
                <w:szCs w:val="22"/>
                <w:lang w:val="en-GB"/>
              </w:rPr>
              <w:t>Jahromi</w:t>
            </w: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GB"/>
              </w:rPr>
              <w:t xml:space="preserve">           </w:t>
            </w: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 Seconded: Cllr. </w:t>
            </w:r>
            <w:r w:rsidR="00485940">
              <w:rPr>
                <w:rFonts w:eastAsia="Calibri"/>
                <w:sz w:val="22"/>
                <w:szCs w:val="22"/>
                <w:lang w:val="en-GB"/>
              </w:rPr>
              <w:t>Montgomery</w:t>
            </w: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   </w:t>
            </w:r>
            <w:r w:rsidR="00D55419">
              <w:rPr>
                <w:rFonts w:eastAsia="Calibri"/>
                <w:sz w:val="22"/>
                <w:szCs w:val="22"/>
                <w:lang w:val="en-GB"/>
              </w:rPr>
              <w:t xml:space="preserve">   </w:t>
            </w: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  Unanimously Agreed</w:t>
            </w:r>
          </w:p>
          <w:p w14:paraId="5045978B" w14:textId="24A7C98E" w:rsidR="005628C4" w:rsidRPr="000F0BEC" w:rsidRDefault="005628C4" w:rsidP="00A70C6B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  <w:p w14:paraId="295C435B" w14:textId="71EFD44B" w:rsidR="00FC2BDB" w:rsidRPr="005311DF" w:rsidRDefault="00D55419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82.1.3</w:t>
            </w:r>
            <w:r w:rsidR="00C51057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8C7DE3" w:rsidRPr="005311DF">
              <w:rPr>
                <w:rFonts w:cs="Calibri"/>
                <w:sz w:val="22"/>
                <w:szCs w:val="22"/>
                <w:lang w:val="en-GB"/>
              </w:rPr>
              <w:t xml:space="preserve">Cllr. Clarke </w:t>
            </w:r>
            <w:r w:rsidR="00C51057">
              <w:rPr>
                <w:rFonts w:cs="Calibri"/>
                <w:sz w:val="22"/>
                <w:szCs w:val="22"/>
                <w:lang w:val="en-GB"/>
              </w:rPr>
              <w:t xml:space="preserve">stated that </w:t>
            </w:r>
            <w:r w:rsidR="00D41EBE">
              <w:rPr>
                <w:rFonts w:cs="Calibri"/>
                <w:sz w:val="22"/>
                <w:szCs w:val="22"/>
                <w:lang w:val="en-GB"/>
              </w:rPr>
              <w:t xml:space="preserve">some </w:t>
            </w:r>
            <w:r w:rsidR="00C51057">
              <w:rPr>
                <w:rFonts w:cs="Calibri"/>
                <w:sz w:val="22"/>
                <w:szCs w:val="22"/>
                <w:lang w:val="en-GB"/>
              </w:rPr>
              <w:t xml:space="preserve">residents </w:t>
            </w:r>
            <w:r w:rsidR="00D41EBE">
              <w:rPr>
                <w:rFonts w:cs="Calibri"/>
                <w:sz w:val="22"/>
                <w:szCs w:val="22"/>
                <w:lang w:val="en-GB"/>
              </w:rPr>
              <w:t xml:space="preserve">continued to request </w:t>
            </w:r>
            <w:r w:rsidR="00C51057">
              <w:rPr>
                <w:rFonts w:cs="Calibri"/>
                <w:sz w:val="22"/>
                <w:szCs w:val="22"/>
                <w:lang w:val="en-GB"/>
              </w:rPr>
              <w:t xml:space="preserve">that SPC recreate the directory of local services previously found in the </w:t>
            </w:r>
            <w:r w:rsidR="008C7DE3" w:rsidRPr="005311DF">
              <w:rPr>
                <w:rFonts w:cs="Calibri"/>
                <w:sz w:val="22"/>
                <w:szCs w:val="22"/>
                <w:lang w:val="en-GB"/>
              </w:rPr>
              <w:t xml:space="preserve">Loddon </w:t>
            </w:r>
            <w:r w:rsidR="00C51057">
              <w:rPr>
                <w:rFonts w:cs="Calibri"/>
                <w:sz w:val="22"/>
                <w:szCs w:val="22"/>
                <w:lang w:val="en-GB"/>
              </w:rPr>
              <w:t xml:space="preserve">Reach. </w:t>
            </w:r>
            <w:r w:rsidR="008C7DE3" w:rsidRPr="005311DF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C51057">
              <w:rPr>
                <w:rFonts w:cs="Calibri"/>
                <w:sz w:val="22"/>
                <w:szCs w:val="22"/>
                <w:lang w:val="en-GB"/>
              </w:rPr>
              <w:t>The C</w:t>
            </w:r>
            <w:r w:rsidR="006C47AB" w:rsidRPr="005311DF">
              <w:rPr>
                <w:rFonts w:cs="Calibri"/>
                <w:sz w:val="22"/>
                <w:szCs w:val="22"/>
                <w:lang w:val="en-GB"/>
              </w:rPr>
              <w:t xml:space="preserve">lerk </w:t>
            </w:r>
            <w:r w:rsidR="00C51057">
              <w:rPr>
                <w:rFonts w:cs="Calibri"/>
                <w:sz w:val="22"/>
                <w:szCs w:val="22"/>
                <w:lang w:val="en-GB"/>
              </w:rPr>
              <w:t xml:space="preserve">reminded Cllr. Clarke that the Loddon Reach </w:t>
            </w:r>
            <w:r w:rsidR="00564CC5">
              <w:rPr>
                <w:rFonts w:cs="Calibri"/>
                <w:sz w:val="22"/>
                <w:szCs w:val="22"/>
                <w:lang w:val="en-GB"/>
              </w:rPr>
              <w:t>were not able</w:t>
            </w:r>
            <w:r w:rsidR="00783C73">
              <w:rPr>
                <w:rFonts w:cs="Calibri"/>
                <w:sz w:val="22"/>
                <w:szCs w:val="22"/>
                <w:lang w:val="en-GB"/>
              </w:rPr>
              <w:t xml:space="preserve"> to share information on the grounds of GDPR</w:t>
            </w:r>
            <w:r w:rsidR="00A22324">
              <w:rPr>
                <w:rFonts w:cs="Calibri"/>
                <w:sz w:val="22"/>
                <w:szCs w:val="22"/>
                <w:lang w:val="en-GB"/>
              </w:rPr>
              <w:t xml:space="preserve"> but that residents would be asked to provide information on public events which could be shared on the website. </w:t>
            </w:r>
            <w:r w:rsidR="00BC22D1">
              <w:rPr>
                <w:rFonts w:cs="Calibri"/>
                <w:sz w:val="22"/>
                <w:szCs w:val="22"/>
                <w:lang w:val="en-GB"/>
              </w:rPr>
              <w:t xml:space="preserve">It was </w:t>
            </w:r>
            <w:r w:rsidR="00BC22D1" w:rsidRPr="00BC22D1">
              <w:rPr>
                <w:rFonts w:cs="Calibri"/>
                <w:b/>
                <w:bCs/>
                <w:sz w:val="22"/>
                <w:szCs w:val="22"/>
                <w:lang w:val="en-GB"/>
              </w:rPr>
              <w:t>AGREED</w:t>
            </w:r>
            <w:r w:rsidR="00BC22D1">
              <w:rPr>
                <w:rFonts w:cs="Calibri"/>
                <w:sz w:val="22"/>
                <w:szCs w:val="22"/>
                <w:lang w:val="en-GB"/>
              </w:rPr>
              <w:t xml:space="preserve"> that there were no plans to use the newsletter</w:t>
            </w:r>
            <w:r w:rsidR="00176E33">
              <w:rPr>
                <w:rFonts w:cs="Calibri"/>
                <w:sz w:val="22"/>
                <w:szCs w:val="22"/>
                <w:lang w:val="en-GB"/>
              </w:rPr>
              <w:t xml:space="preserve"> or website</w:t>
            </w:r>
            <w:r w:rsidR="00BC22D1">
              <w:rPr>
                <w:rFonts w:cs="Calibri"/>
                <w:sz w:val="22"/>
                <w:szCs w:val="22"/>
                <w:lang w:val="en-GB"/>
              </w:rPr>
              <w:t xml:space="preserve"> for advertising</w:t>
            </w:r>
            <w:r w:rsidR="00176E33">
              <w:rPr>
                <w:rFonts w:cs="Calibri"/>
                <w:sz w:val="22"/>
                <w:szCs w:val="22"/>
                <w:lang w:val="en-GB"/>
              </w:rPr>
              <w:t xml:space="preserve"> businesses</w:t>
            </w:r>
            <w:r w:rsidR="00BC22D1">
              <w:rPr>
                <w:rFonts w:cs="Calibri"/>
                <w:sz w:val="22"/>
                <w:szCs w:val="22"/>
                <w:lang w:val="en-GB"/>
              </w:rPr>
              <w:t xml:space="preserve"> at this tim</w:t>
            </w:r>
            <w:r w:rsidR="00176E33">
              <w:rPr>
                <w:rFonts w:cs="Calibri"/>
                <w:sz w:val="22"/>
                <w:szCs w:val="22"/>
                <w:lang w:val="en-GB"/>
              </w:rPr>
              <w:t xml:space="preserve">e. </w:t>
            </w:r>
          </w:p>
          <w:p w14:paraId="0AB00269" w14:textId="77777777" w:rsidR="008C7DE3" w:rsidRPr="00424BD2" w:rsidRDefault="008C7DE3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bCs/>
                <w:sz w:val="22"/>
                <w:szCs w:val="22"/>
                <w:lang w:val="en-GB"/>
              </w:rPr>
            </w:pPr>
          </w:p>
          <w:p w14:paraId="029D1F2F" w14:textId="62D516CD" w:rsidR="00DA79D7" w:rsidRPr="006B1AAE" w:rsidRDefault="00A70C6B" w:rsidP="00DA79D7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bCs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lastRenderedPageBreak/>
              <w:t>8</w:t>
            </w:r>
            <w:r w:rsidR="00D37319">
              <w:rPr>
                <w:rFonts w:cs="Calibri"/>
                <w:sz w:val="22"/>
                <w:szCs w:val="22"/>
                <w:lang w:val="en-GB"/>
              </w:rPr>
              <w:t>2</w:t>
            </w:r>
            <w:r w:rsidR="001F580C">
              <w:rPr>
                <w:rFonts w:cs="Calibri"/>
                <w:sz w:val="22"/>
                <w:szCs w:val="22"/>
                <w:lang w:val="en-GB"/>
              </w:rPr>
              <w:t>.</w:t>
            </w:r>
            <w:r w:rsidR="00DC4560">
              <w:rPr>
                <w:rFonts w:cs="Calibri"/>
                <w:sz w:val="22"/>
                <w:szCs w:val="22"/>
                <w:lang w:val="en-GB"/>
              </w:rPr>
              <w:t xml:space="preserve">2 </w:t>
            </w:r>
            <w:bookmarkStart w:id="0" w:name="_Hlk74375033"/>
            <w:r w:rsidR="006B1AAE" w:rsidRPr="006B1AAE">
              <w:rPr>
                <w:rFonts w:cs="Calibri"/>
                <w:b/>
                <w:bCs/>
                <w:sz w:val="24"/>
                <w:szCs w:val="24"/>
              </w:rPr>
              <w:t xml:space="preserve">Recommendation to reconvene the </w:t>
            </w:r>
            <w:r w:rsidR="006B1AAE">
              <w:rPr>
                <w:rFonts w:cs="Calibri"/>
                <w:b/>
                <w:bCs/>
                <w:sz w:val="24"/>
                <w:szCs w:val="24"/>
              </w:rPr>
              <w:t>C</w:t>
            </w:r>
            <w:r w:rsidR="006B1AAE" w:rsidRPr="006B1AAE">
              <w:rPr>
                <w:rFonts w:cs="Calibri"/>
                <w:b/>
                <w:bCs/>
                <w:sz w:val="24"/>
                <w:szCs w:val="24"/>
              </w:rPr>
              <w:t>ommunications and Policies committee.</w:t>
            </w:r>
            <w:bookmarkEnd w:id="0"/>
            <w:r w:rsidR="006B1AAE" w:rsidRPr="006B1AAE">
              <w:rPr>
                <w:rFonts w:cs="Calibri"/>
                <w:b/>
                <w:bCs/>
                <w:sz w:val="24"/>
                <w:szCs w:val="24"/>
              </w:rPr>
              <w:t xml:space="preserve">  </w:t>
            </w:r>
          </w:p>
          <w:p w14:paraId="7CE350F7" w14:textId="77777777" w:rsidR="003B2777" w:rsidRDefault="003B2777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  <w:p w14:paraId="1006F5C7" w14:textId="3227AA97" w:rsidR="00DC4560" w:rsidRDefault="00932F51" w:rsidP="00932F51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82.2.1 </w:t>
            </w:r>
            <w:r w:rsidR="00894B98">
              <w:rPr>
                <w:rFonts w:cs="Calibri"/>
                <w:sz w:val="22"/>
                <w:szCs w:val="22"/>
                <w:lang w:val="en-GB"/>
              </w:rPr>
              <w:t xml:space="preserve">Cllr. </w:t>
            </w:r>
            <w:r w:rsidR="003B2777">
              <w:rPr>
                <w:rFonts w:cs="Calibri"/>
                <w:sz w:val="22"/>
                <w:szCs w:val="22"/>
                <w:lang w:val="en-GB"/>
              </w:rPr>
              <w:t xml:space="preserve">Grimes </w:t>
            </w:r>
            <w:r w:rsidR="00894B98">
              <w:rPr>
                <w:rFonts w:cs="Calibri"/>
                <w:sz w:val="22"/>
                <w:szCs w:val="22"/>
                <w:lang w:val="en-GB"/>
              </w:rPr>
              <w:t xml:space="preserve">outlined the proposal to reconvene the Communications and Policies committee to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provide oversight of the </w:t>
            </w:r>
            <w:r w:rsidR="003B2777">
              <w:rPr>
                <w:rFonts w:cs="Calibri"/>
                <w:sz w:val="22"/>
                <w:szCs w:val="22"/>
                <w:lang w:val="en-GB"/>
              </w:rPr>
              <w:t xml:space="preserve">newsletter. </w:t>
            </w:r>
          </w:p>
          <w:p w14:paraId="13DF2C74" w14:textId="77777777" w:rsidR="00932F51" w:rsidRDefault="00932F51" w:rsidP="00932F51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  <w:p w14:paraId="12A5DA75" w14:textId="1F44758C" w:rsidR="00EB08D0" w:rsidRPr="00424BD2" w:rsidRDefault="00932F51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bCs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82.2.2 </w:t>
            </w:r>
            <w:r w:rsidR="00EB08D0" w:rsidRPr="00424BD2">
              <w:rPr>
                <w:rFonts w:cs="Calibri"/>
                <w:sz w:val="22"/>
                <w:szCs w:val="22"/>
                <w:lang w:val="en-GB"/>
              </w:rPr>
              <w:t>It was</w:t>
            </w:r>
            <w:r w:rsidR="00EB08D0" w:rsidRPr="00424BD2">
              <w:rPr>
                <w:rFonts w:cs="Calibri"/>
                <w:b/>
                <w:bCs/>
                <w:sz w:val="22"/>
                <w:szCs w:val="22"/>
                <w:lang w:val="en-GB"/>
              </w:rPr>
              <w:t xml:space="preserve"> PROPOSED </w:t>
            </w:r>
            <w:r w:rsidR="00EB08D0" w:rsidRPr="00424BD2">
              <w:rPr>
                <w:rFonts w:cs="Calibri"/>
                <w:sz w:val="22"/>
                <w:szCs w:val="22"/>
                <w:lang w:val="en-GB"/>
              </w:rPr>
              <w:t xml:space="preserve">that the </w:t>
            </w:r>
            <w:r w:rsidR="00A70C6B">
              <w:rPr>
                <w:rFonts w:cs="Calibri"/>
                <w:sz w:val="22"/>
                <w:szCs w:val="22"/>
                <w:lang w:val="en-GB"/>
              </w:rPr>
              <w:t xml:space="preserve">recommendation to reconvene the Communications and Policies committee be </w:t>
            </w:r>
            <w:r w:rsidR="00EB08D0" w:rsidRPr="00424BD2">
              <w:rPr>
                <w:rFonts w:cs="Calibri"/>
                <w:b/>
                <w:bCs/>
                <w:sz w:val="22"/>
                <w:szCs w:val="22"/>
                <w:lang w:val="en-GB"/>
              </w:rPr>
              <w:t>A</w:t>
            </w:r>
            <w:r w:rsidR="00A70C6B">
              <w:rPr>
                <w:rFonts w:cs="Calibri"/>
                <w:b/>
                <w:bCs/>
                <w:sz w:val="22"/>
                <w:szCs w:val="22"/>
                <w:lang w:val="en-GB"/>
              </w:rPr>
              <w:t>PP</w:t>
            </w:r>
            <w:r w:rsidR="00EB08D0" w:rsidRPr="00424BD2">
              <w:rPr>
                <w:rFonts w:cs="Calibri"/>
                <w:b/>
                <w:bCs/>
                <w:sz w:val="22"/>
                <w:szCs w:val="22"/>
                <w:lang w:val="en-GB"/>
              </w:rPr>
              <w:t>ROVED</w:t>
            </w:r>
            <w:r w:rsidR="00E64604">
              <w:rPr>
                <w:rFonts w:cs="Calibri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14:paraId="2E14481E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bCs/>
                <w:sz w:val="22"/>
                <w:szCs w:val="22"/>
                <w:lang w:val="en-GB"/>
              </w:rPr>
            </w:pPr>
          </w:p>
          <w:p w14:paraId="5E05D918" w14:textId="0B6B6D30" w:rsidR="00EB08D0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eastAsia="Calibri"/>
                <w:sz w:val="22"/>
                <w:szCs w:val="22"/>
                <w:lang w:val="en-GB"/>
              </w:rPr>
            </w:pP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Proposed: Cllr. </w:t>
            </w:r>
            <w:r w:rsidR="00BA7D53">
              <w:rPr>
                <w:rFonts w:eastAsia="Calibri"/>
                <w:sz w:val="22"/>
                <w:szCs w:val="22"/>
                <w:lang w:val="en-GB"/>
              </w:rPr>
              <w:t>O Brien</w:t>
            </w: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  </w:t>
            </w:r>
            <w:r w:rsidR="00D37319">
              <w:rPr>
                <w:rFonts w:eastAsia="Calibri"/>
                <w:sz w:val="22"/>
                <w:szCs w:val="22"/>
                <w:lang w:val="en-GB"/>
              </w:rPr>
              <w:t xml:space="preserve">           </w:t>
            </w: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 Seconded: Cllr. </w:t>
            </w:r>
            <w:r w:rsidR="00BA7D53">
              <w:rPr>
                <w:rFonts w:eastAsia="Calibri"/>
                <w:sz w:val="22"/>
                <w:szCs w:val="22"/>
                <w:lang w:val="en-GB"/>
              </w:rPr>
              <w:t xml:space="preserve">James </w:t>
            </w:r>
            <w:r w:rsidRPr="00424BD2">
              <w:rPr>
                <w:rFonts w:eastAsia="Calibri"/>
                <w:sz w:val="22"/>
                <w:szCs w:val="22"/>
                <w:lang w:val="en-GB"/>
              </w:rPr>
              <w:t xml:space="preserve">      Unanimously Agreed</w:t>
            </w:r>
          </w:p>
          <w:p w14:paraId="7D1C424F" w14:textId="77777777" w:rsidR="00932F51" w:rsidRDefault="00932F51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bCs/>
                <w:sz w:val="22"/>
                <w:szCs w:val="22"/>
                <w:lang w:val="en-GB"/>
              </w:rPr>
            </w:pPr>
          </w:p>
          <w:p w14:paraId="56BF75DD" w14:textId="1528D900" w:rsidR="00932F51" w:rsidRDefault="00932F51" w:rsidP="00932F51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 w:rsidRPr="00932F51">
              <w:rPr>
                <w:rFonts w:cs="Calibri"/>
                <w:sz w:val="22"/>
                <w:szCs w:val="22"/>
                <w:lang w:val="en-GB"/>
              </w:rPr>
              <w:t>82.2.3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7C0F60">
              <w:rPr>
                <w:rFonts w:cs="Calibri"/>
                <w:sz w:val="22"/>
                <w:szCs w:val="22"/>
                <w:lang w:val="en-GB"/>
              </w:rPr>
              <w:t xml:space="preserve">The following points were agreed: </w:t>
            </w:r>
          </w:p>
          <w:p w14:paraId="7DDA7EE3" w14:textId="7DD1133F" w:rsidR="007C0F60" w:rsidRDefault="00BF4DF3" w:rsidP="00BF4DF3">
            <w:pPr>
              <w:pStyle w:val="Notice"/>
              <w:numPr>
                <w:ilvl w:val="0"/>
                <w:numId w:val="48"/>
              </w:numPr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Membership of the Communications and Policies committee would consist of Cllrs. Boyer, McDowell, Brown, Montgomery and </w:t>
            </w:r>
            <w:r w:rsidR="00DA3BEA">
              <w:rPr>
                <w:rFonts w:cs="Calibri"/>
                <w:sz w:val="22"/>
                <w:szCs w:val="22"/>
                <w:lang w:val="en-GB"/>
              </w:rPr>
              <w:t xml:space="preserve">Grimes. </w:t>
            </w:r>
          </w:p>
          <w:p w14:paraId="149D052D" w14:textId="48723C0D" w:rsidR="00DA3BEA" w:rsidRDefault="00DA3BEA" w:rsidP="00BF4DF3">
            <w:pPr>
              <w:pStyle w:val="Notice"/>
              <w:numPr>
                <w:ilvl w:val="0"/>
                <w:numId w:val="48"/>
              </w:numPr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Meetings would be held once a month at 6pm prior to either the Finance and General Purposes committee or Development Board meeting</w:t>
            </w:r>
            <w:r w:rsidR="000A5648">
              <w:rPr>
                <w:rFonts w:cs="Calibri"/>
                <w:sz w:val="22"/>
                <w:szCs w:val="22"/>
                <w:lang w:val="en-GB"/>
              </w:rPr>
              <w:t xml:space="preserve">s. </w:t>
            </w:r>
          </w:p>
          <w:p w14:paraId="1B43BAF5" w14:textId="0BF817ED" w:rsidR="000A5648" w:rsidRDefault="000A5648" w:rsidP="00BF4DF3">
            <w:pPr>
              <w:pStyle w:val="Notice"/>
              <w:numPr>
                <w:ilvl w:val="0"/>
                <w:numId w:val="48"/>
              </w:numPr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The Clerk would draft terms of reference for the August Full Council meeting. </w:t>
            </w:r>
          </w:p>
          <w:p w14:paraId="76180AEA" w14:textId="046A142A" w:rsidR="00EB08D0" w:rsidRPr="000A5648" w:rsidRDefault="000A5648" w:rsidP="00EB08D0">
            <w:pPr>
              <w:pStyle w:val="Notice"/>
              <w:numPr>
                <w:ilvl w:val="0"/>
                <w:numId w:val="48"/>
              </w:numPr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The first meeting would be held in September. </w:t>
            </w:r>
          </w:p>
        </w:tc>
      </w:tr>
      <w:tr w:rsidR="004814D0" w:rsidRPr="00424BD2" w14:paraId="69BED5FA" w14:textId="77777777" w:rsidTr="00CE3D01">
        <w:tc>
          <w:tcPr>
            <w:tcW w:w="747" w:type="dxa"/>
            <w:shd w:val="clear" w:color="auto" w:fill="auto"/>
          </w:tcPr>
          <w:p w14:paraId="7EFC21E3" w14:textId="77777777" w:rsidR="004814D0" w:rsidRPr="00424BD2" w:rsidRDefault="004814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29ACEAF7" w14:textId="77777777" w:rsidR="004814D0" w:rsidRPr="00424BD2" w:rsidRDefault="004814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</w:p>
        </w:tc>
      </w:tr>
      <w:tr w:rsidR="00EB08D0" w:rsidRPr="00424BD2" w14:paraId="706D9F9E" w14:textId="77777777" w:rsidTr="00CE3D01">
        <w:tc>
          <w:tcPr>
            <w:tcW w:w="747" w:type="dxa"/>
            <w:shd w:val="clear" w:color="auto" w:fill="auto"/>
          </w:tcPr>
          <w:p w14:paraId="548F0432" w14:textId="18933DF6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 w:rsidRPr="00424BD2">
              <w:rPr>
                <w:sz w:val="22"/>
                <w:szCs w:val="22"/>
                <w:lang w:val="en-GB"/>
              </w:rPr>
              <w:t>21/</w:t>
            </w:r>
            <w:r w:rsidR="00A70C6B">
              <w:rPr>
                <w:sz w:val="22"/>
                <w:szCs w:val="22"/>
                <w:lang w:val="en-GB"/>
              </w:rPr>
              <w:t>8</w:t>
            </w:r>
            <w:r w:rsidR="00565F27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9568" w:type="dxa"/>
            <w:shd w:val="clear" w:color="auto" w:fill="auto"/>
          </w:tcPr>
          <w:p w14:paraId="0DA0DC44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b/>
                <w:sz w:val="22"/>
                <w:szCs w:val="22"/>
                <w:lang w:val="en-GB"/>
              </w:rPr>
            </w:pPr>
            <w:r w:rsidRPr="00424BD2">
              <w:rPr>
                <w:b/>
                <w:sz w:val="22"/>
                <w:szCs w:val="22"/>
                <w:lang w:val="en-GB"/>
              </w:rPr>
              <w:t>Correspondence</w:t>
            </w:r>
          </w:p>
          <w:p w14:paraId="75D1105C" w14:textId="2088982B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EB08D0" w:rsidRPr="00424BD2" w14:paraId="3D5895B5" w14:textId="77777777" w:rsidTr="00CE3D01">
        <w:tc>
          <w:tcPr>
            <w:tcW w:w="747" w:type="dxa"/>
            <w:shd w:val="clear" w:color="auto" w:fill="auto"/>
          </w:tcPr>
          <w:p w14:paraId="38915687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AB142B3" w14:textId="123C9F32" w:rsidR="00EB08D0" w:rsidRPr="00424BD2" w:rsidRDefault="00A70C6B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8</w:t>
            </w:r>
            <w:r w:rsidR="00050316">
              <w:rPr>
                <w:rFonts w:cs="Calibri"/>
                <w:sz w:val="22"/>
                <w:szCs w:val="22"/>
                <w:lang w:val="en-GB"/>
              </w:rPr>
              <w:t xml:space="preserve">3.1 </w:t>
            </w:r>
            <w:r w:rsidR="00DF1CCC" w:rsidRPr="00DF1CCC">
              <w:rPr>
                <w:rFonts w:cs="Calibri"/>
                <w:b/>
                <w:bCs/>
                <w:sz w:val="22"/>
                <w:szCs w:val="22"/>
              </w:rPr>
              <w:t>C</w:t>
            </w:r>
            <w:r w:rsidRPr="00DF1CCC">
              <w:rPr>
                <w:b/>
                <w:bCs/>
                <w:sz w:val="24"/>
                <w:szCs w:val="24"/>
              </w:rPr>
              <w:t>ouncil’s</w:t>
            </w:r>
            <w:r w:rsidRPr="00DF1CCC">
              <w:rPr>
                <w:b/>
                <w:sz w:val="24"/>
                <w:szCs w:val="24"/>
              </w:rPr>
              <w:t xml:space="preserve"> response to a consultation on WBC Statement of Gambling Principles 2022 to 2025</w:t>
            </w:r>
          </w:p>
        </w:tc>
      </w:tr>
      <w:tr w:rsidR="00DF1CCC" w:rsidRPr="00424BD2" w14:paraId="68647AFC" w14:textId="77777777" w:rsidTr="00CE3D01">
        <w:tc>
          <w:tcPr>
            <w:tcW w:w="747" w:type="dxa"/>
            <w:shd w:val="clear" w:color="auto" w:fill="auto"/>
          </w:tcPr>
          <w:p w14:paraId="2E27721D" w14:textId="77777777" w:rsidR="00DF1CCC" w:rsidRPr="00424BD2" w:rsidRDefault="00DF1CCC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A519F99" w14:textId="72803096" w:rsidR="00DF1CCC" w:rsidRPr="00424BD2" w:rsidRDefault="004F30D9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It was agreed that SPC would not </w:t>
            </w:r>
            <w:r w:rsidR="00C24D7F">
              <w:rPr>
                <w:rFonts w:cs="Calibri"/>
                <w:sz w:val="22"/>
                <w:szCs w:val="22"/>
                <w:lang w:val="en-GB"/>
              </w:rPr>
              <w:t>respond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to the </w:t>
            </w:r>
            <w:r w:rsidR="00C24D7F">
              <w:rPr>
                <w:rFonts w:cs="Calibri"/>
                <w:sz w:val="22"/>
                <w:szCs w:val="22"/>
                <w:lang w:val="en-GB"/>
              </w:rPr>
              <w:t>WBC statement of gambling principles 2022 to 2025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consultation. </w:t>
            </w:r>
            <w:r w:rsidR="002B6AD4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</w:p>
        </w:tc>
      </w:tr>
      <w:tr w:rsidR="00EB08D0" w:rsidRPr="00424BD2" w14:paraId="5DC980F9" w14:textId="77777777" w:rsidTr="00CE3D01">
        <w:tc>
          <w:tcPr>
            <w:tcW w:w="747" w:type="dxa"/>
            <w:shd w:val="clear" w:color="auto" w:fill="auto"/>
          </w:tcPr>
          <w:p w14:paraId="5B9EC049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7443881C" w14:textId="5208B092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EB08D0" w:rsidRPr="00424BD2" w14:paraId="0176DB53" w14:textId="77777777" w:rsidTr="00CE3D01">
        <w:tc>
          <w:tcPr>
            <w:tcW w:w="747" w:type="dxa"/>
            <w:shd w:val="clear" w:color="auto" w:fill="auto"/>
          </w:tcPr>
          <w:p w14:paraId="3C6398ED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53EE8BD2" w14:textId="32C41632" w:rsidR="00EB08D0" w:rsidRPr="00424BD2" w:rsidRDefault="00A70C6B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83.2 </w:t>
            </w:r>
            <w:r w:rsidR="002B6AD4" w:rsidRPr="002B6AD4">
              <w:rPr>
                <w:b/>
                <w:bCs/>
                <w:sz w:val="24"/>
                <w:szCs w:val="24"/>
              </w:rPr>
              <w:t>C</w:t>
            </w:r>
            <w:r w:rsidRPr="002B6AD4">
              <w:rPr>
                <w:b/>
                <w:bCs/>
                <w:sz w:val="24"/>
                <w:szCs w:val="24"/>
              </w:rPr>
              <w:t>ouncil’s</w:t>
            </w:r>
            <w:r w:rsidRPr="002B6AD4">
              <w:rPr>
                <w:b/>
                <w:sz w:val="24"/>
                <w:szCs w:val="24"/>
              </w:rPr>
              <w:t xml:space="preserve"> response to a consultation on new MP constituencies</w:t>
            </w:r>
          </w:p>
        </w:tc>
      </w:tr>
      <w:tr w:rsidR="00A70C6B" w:rsidRPr="00424BD2" w14:paraId="01D3DA0E" w14:textId="77777777" w:rsidTr="00CE3D01">
        <w:tc>
          <w:tcPr>
            <w:tcW w:w="747" w:type="dxa"/>
            <w:shd w:val="clear" w:color="auto" w:fill="auto"/>
          </w:tcPr>
          <w:p w14:paraId="52E34F3B" w14:textId="77777777" w:rsidR="00A70C6B" w:rsidRPr="00424BD2" w:rsidRDefault="00A70C6B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189B850D" w14:textId="168286D1" w:rsidR="00A70C6B" w:rsidRDefault="00F24B82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83.2.1 </w:t>
            </w:r>
            <w:r w:rsidR="00BF621E">
              <w:rPr>
                <w:rFonts w:cs="Calibri"/>
                <w:sz w:val="22"/>
                <w:szCs w:val="22"/>
                <w:lang w:val="en-GB"/>
              </w:rPr>
              <w:t xml:space="preserve">The </w:t>
            </w:r>
            <w:r w:rsidR="00095F2A">
              <w:rPr>
                <w:rFonts w:cs="Calibri"/>
                <w:sz w:val="22"/>
                <w:szCs w:val="22"/>
                <w:lang w:val="en-GB"/>
              </w:rPr>
              <w:t xml:space="preserve">Clerk shared </w:t>
            </w:r>
            <w:r w:rsidR="00BF621E">
              <w:rPr>
                <w:rFonts w:cs="Calibri"/>
                <w:sz w:val="22"/>
                <w:szCs w:val="22"/>
                <w:lang w:val="en-GB"/>
              </w:rPr>
              <w:t xml:space="preserve">a </w:t>
            </w:r>
            <w:r w:rsidR="00095F2A">
              <w:rPr>
                <w:rFonts w:cs="Calibri"/>
                <w:sz w:val="22"/>
                <w:szCs w:val="22"/>
                <w:lang w:val="en-GB"/>
              </w:rPr>
              <w:t>picture</w:t>
            </w:r>
            <w:r w:rsidR="000036E7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="00BF621E">
              <w:rPr>
                <w:rFonts w:cs="Calibri"/>
                <w:sz w:val="22"/>
                <w:szCs w:val="22"/>
                <w:lang w:val="en-GB"/>
              </w:rPr>
              <w:t xml:space="preserve">detailing proposed changes to </w:t>
            </w:r>
            <w:r w:rsidR="000036E7">
              <w:rPr>
                <w:rFonts w:cs="Calibri"/>
                <w:sz w:val="22"/>
                <w:szCs w:val="22"/>
                <w:lang w:val="en-GB"/>
              </w:rPr>
              <w:t>constituencies</w:t>
            </w:r>
            <w:r w:rsidR="007F290A">
              <w:rPr>
                <w:rFonts w:cs="Calibri"/>
                <w:sz w:val="22"/>
                <w:szCs w:val="22"/>
                <w:lang w:val="en-GB"/>
              </w:rPr>
              <w:t xml:space="preserve"> noting that </w:t>
            </w:r>
            <w:r w:rsidR="00EB098D">
              <w:rPr>
                <w:rFonts w:cs="Calibri"/>
                <w:sz w:val="22"/>
                <w:szCs w:val="22"/>
                <w:lang w:val="en-GB"/>
              </w:rPr>
              <w:t xml:space="preserve">Shinfield would </w:t>
            </w:r>
            <w:r w:rsidR="00074608">
              <w:rPr>
                <w:rFonts w:cs="Calibri"/>
                <w:sz w:val="22"/>
                <w:szCs w:val="22"/>
                <w:lang w:val="en-GB"/>
              </w:rPr>
              <w:t xml:space="preserve">be incorporated into </w:t>
            </w:r>
            <w:r w:rsidR="007C0BF9">
              <w:rPr>
                <w:rFonts w:cs="Calibri"/>
                <w:sz w:val="22"/>
                <w:szCs w:val="22"/>
                <w:lang w:val="en-GB"/>
              </w:rPr>
              <w:t xml:space="preserve">a newly created </w:t>
            </w:r>
            <w:r w:rsidR="00EB098D">
              <w:rPr>
                <w:rFonts w:cs="Calibri"/>
                <w:sz w:val="22"/>
                <w:szCs w:val="22"/>
                <w:lang w:val="en-GB"/>
              </w:rPr>
              <w:t>Woodley and Earl</w:t>
            </w:r>
            <w:r w:rsidR="009B6F89">
              <w:rPr>
                <w:rFonts w:cs="Calibri"/>
                <w:sz w:val="22"/>
                <w:szCs w:val="22"/>
                <w:lang w:val="en-GB"/>
              </w:rPr>
              <w:t>e</w:t>
            </w:r>
            <w:r w:rsidR="00821F21">
              <w:rPr>
                <w:rFonts w:cs="Calibri"/>
                <w:sz w:val="22"/>
                <w:szCs w:val="22"/>
                <w:lang w:val="en-GB"/>
              </w:rPr>
              <w:t>y</w:t>
            </w:r>
            <w:r w:rsidR="00074608">
              <w:rPr>
                <w:rFonts w:cs="Calibri"/>
                <w:sz w:val="22"/>
                <w:szCs w:val="22"/>
                <w:lang w:val="en-GB"/>
              </w:rPr>
              <w:t xml:space="preserve"> constituency</w:t>
            </w:r>
            <w:r w:rsidR="00163C21">
              <w:rPr>
                <w:rFonts w:cs="Calibri"/>
                <w:sz w:val="22"/>
                <w:szCs w:val="22"/>
                <w:lang w:val="en-GB"/>
              </w:rPr>
              <w:t xml:space="preserve"> but that residents in the </w:t>
            </w:r>
            <w:r w:rsidR="007C0BF9">
              <w:rPr>
                <w:rFonts w:cs="Calibri"/>
                <w:sz w:val="22"/>
                <w:szCs w:val="22"/>
                <w:lang w:val="en-GB"/>
              </w:rPr>
              <w:t xml:space="preserve">south of the parish would remain in the Wokingham constituency. </w:t>
            </w:r>
          </w:p>
          <w:p w14:paraId="77778F17" w14:textId="77777777" w:rsidR="007C0BF9" w:rsidRDefault="007C0BF9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  <w:p w14:paraId="214969D8" w14:textId="0B537DC5" w:rsidR="007C0BF9" w:rsidRDefault="00F24B82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83.2.2 </w:t>
            </w:r>
            <w:r w:rsidR="007C0BF9">
              <w:rPr>
                <w:rFonts w:cs="Calibri"/>
                <w:sz w:val="22"/>
                <w:szCs w:val="22"/>
                <w:lang w:val="en-GB"/>
              </w:rPr>
              <w:t xml:space="preserve">It was </w:t>
            </w:r>
            <w:r w:rsidR="007C0BF9" w:rsidRPr="007D56D3">
              <w:rPr>
                <w:rFonts w:cs="Calibri"/>
                <w:b/>
                <w:bCs/>
                <w:sz w:val="22"/>
                <w:szCs w:val="22"/>
                <w:lang w:val="en-GB"/>
              </w:rPr>
              <w:t>PROPOSED</w:t>
            </w:r>
            <w:r w:rsidR="007C0BF9">
              <w:rPr>
                <w:rFonts w:cs="Calibri"/>
                <w:sz w:val="22"/>
                <w:szCs w:val="22"/>
                <w:lang w:val="en-GB"/>
              </w:rPr>
              <w:t xml:space="preserve"> that SPC respond to the consultation </w:t>
            </w:r>
            <w:r>
              <w:rPr>
                <w:rFonts w:cs="Calibri"/>
                <w:sz w:val="22"/>
                <w:szCs w:val="22"/>
                <w:lang w:val="en-GB"/>
              </w:rPr>
              <w:t>requesting that the</w:t>
            </w:r>
            <w:r w:rsidR="009B6F89">
              <w:rPr>
                <w:rFonts w:cs="Calibri"/>
                <w:sz w:val="22"/>
                <w:szCs w:val="22"/>
                <w:lang w:val="en-GB"/>
              </w:rPr>
              <w:t xml:space="preserve"> parish to be included in its entirety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under the new Woodley and Earley constituency. </w:t>
            </w:r>
          </w:p>
          <w:p w14:paraId="2787485C" w14:textId="77777777" w:rsidR="00F24B82" w:rsidRDefault="00F24B82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  <w:p w14:paraId="0211FEC7" w14:textId="77777777" w:rsidR="00A70C6B" w:rsidRDefault="006C4E90" w:rsidP="00F24B82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Propose</w:t>
            </w:r>
            <w:r w:rsidR="00F24B82">
              <w:rPr>
                <w:rFonts w:cs="Calibri"/>
                <w:sz w:val="22"/>
                <w:szCs w:val="22"/>
                <w:lang w:val="en-GB"/>
              </w:rPr>
              <w:t xml:space="preserve">d: Cllr.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James                         Seconded</w:t>
            </w:r>
            <w:r w:rsidR="00F24B82">
              <w:rPr>
                <w:rFonts w:cs="Calibri"/>
                <w:sz w:val="22"/>
                <w:szCs w:val="22"/>
                <w:lang w:val="en-GB"/>
              </w:rPr>
              <w:t>: Cllr. Boyer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     Unanimously Agreed </w:t>
            </w:r>
          </w:p>
          <w:p w14:paraId="0B7A3199" w14:textId="77777777" w:rsidR="00F24B82" w:rsidRDefault="00F24B82" w:rsidP="00F24B82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  <w:p w14:paraId="16F3AE9E" w14:textId="77777777" w:rsidR="00F24B82" w:rsidRDefault="00F24B82" w:rsidP="00F24B82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83.2.3 Cllr. Grimes undertook to respond </w:t>
            </w:r>
            <w:r w:rsidR="00BC0010">
              <w:rPr>
                <w:rFonts w:cs="Calibri"/>
                <w:sz w:val="22"/>
                <w:szCs w:val="22"/>
                <w:lang w:val="en-GB"/>
              </w:rPr>
              <w:t xml:space="preserve">to the consultation. </w:t>
            </w:r>
          </w:p>
          <w:p w14:paraId="1DDED07F" w14:textId="77777777" w:rsidR="00F96E94" w:rsidRDefault="00F96E94" w:rsidP="00F24B82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  <w:p w14:paraId="2A64F605" w14:textId="72E5911E" w:rsidR="00F96E94" w:rsidRDefault="00F96E94" w:rsidP="00F24B82">
            <w:pPr>
              <w:pStyle w:val="Notice"/>
              <w:tabs>
                <w:tab w:val="left" w:pos="1134"/>
              </w:tabs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83.3 </w:t>
            </w:r>
            <w:r w:rsidRPr="00F96E94">
              <w:rPr>
                <w:rFonts w:cs="Calibri"/>
                <w:b/>
                <w:bCs/>
                <w:sz w:val="22"/>
                <w:szCs w:val="22"/>
                <w:lang w:val="en-GB"/>
              </w:rPr>
              <w:t>C</w:t>
            </w:r>
            <w:proofErr w:type="spellStart"/>
            <w:r w:rsidRPr="00F96E94">
              <w:rPr>
                <w:b/>
                <w:bCs/>
                <w:sz w:val="24"/>
                <w:szCs w:val="24"/>
              </w:rPr>
              <w:t>ouncil</w:t>
            </w:r>
            <w:r>
              <w:rPr>
                <w:b/>
                <w:bCs/>
                <w:sz w:val="24"/>
                <w:szCs w:val="24"/>
              </w:rPr>
              <w:t>’</w:t>
            </w:r>
            <w:r w:rsidRPr="00F96E94">
              <w:rPr>
                <w:b/>
                <w:bCs/>
                <w:sz w:val="24"/>
                <w:szCs w:val="24"/>
              </w:rPr>
              <w:t>s</w:t>
            </w:r>
            <w:proofErr w:type="spellEnd"/>
            <w:r w:rsidRPr="00F96E94">
              <w:rPr>
                <w:b/>
                <w:bCs/>
                <w:sz w:val="24"/>
                <w:szCs w:val="24"/>
              </w:rPr>
              <w:t xml:space="preserve"> response to the Shinfield South Conservatives newsletter</w:t>
            </w:r>
          </w:p>
          <w:p w14:paraId="75636984" w14:textId="68F6BEA4" w:rsidR="00F96E94" w:rsidRPr="00424BD2" w:rsidRDefault="00F96E94" w:rsidP="00F24B82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83.3.1 As reported in the Chair’s report e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>fforts were continuing to</w:t>
            </w:r>
            <w:r w:rsidRPr="0043647B">
              <w:rPr>
                <w:rFonts w:cs="Calibri"/>
                <w:bCs/>
                <w:sz w:val="22"/>
                <w:szCs w:val="22"/>
                <w:lang w:val="en-GB"/>
              </w:rPr>
              <w:t xml:space="preserve"> address issues of political parties claiming credit for work carried out by SPC</w:t>
            </w:r>
            <w:r>
              <w:rPr>
                <w:rFonts w:cs="Calibri"/>
                <w:bCs/>
                <w:sz w:val="22"/>
                <w:szCs w:val="22"/>
                <w:lang w:val="en-GB"/>
              </w:rPr>
              <w:t xml:space="preserve"> after the publication of the most recent Conservative Party newsletter.</w:t>
            </w:r>
          </w:p>
        </w:tc>
      </w:tr>
      <w:tr w:rsidR="002B6AD4" w:rsidRPr="00424BD2" w14:paraId="1FDECFA2" w14:textId="77777777" w:rsidTr="00CE3D01">
        <w:tc>
          <w:tcPr>
            <w:tcW w:w="747" w:type="dxa"/>
            <w:shd w:val="clear" w:color="auto" w:fill="auto"/>
          </w:tcPr>
          <w:p w14:paraId="2E2449AA" w14:textId="77777777" w:rsidR="002B6AD4" w:rsidRPr="00424BD2" w:rsidRDefault="002B6AD4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412ABE99" w14:textId="77777777" w:rsidR="002B6AD4" w:rsidRPr="00424BD2" w:rsidRDefault="002B6AD4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F25A0A" w:rsidRPr="00424BD2" w14:paraId="19FAF0E8" w14:textId="77777777" w:rsidTr="00CE3D01">
        <w:tc>
          <w:tcPr>
            <w:tcW w:w="747" w:type="dxa"/>
            <w:shd w:val="clear" w:color="auto" w:fill="auto"/>
          </w:tcPr>
          <w:p w14:paraId="26159C17" w14:textId="77CA39BD" w:rsidR="00F25A0A" w:rsidRPr="00424BD2" w:rsidRDefault="00F25A0A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84</w:t>
            </w:r>
          </w:p>
        </w:tc>
        <w:tc>
          <w:tcPr>
            <w:tcW w:w="9568" w:type="dxa"/>
            <w:shd w:val="clear" w:color="auto" w:fill="auto"/>
          </w:tcPr>
          <w:p w14:paraId="2611F544" w14:textId="5A98DC03" w:rsidR="00F25A0A" w:rsidRPr="00365BB6" w:rsidRDefault="00F25A0A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b/>
                <w:sz w:val="22"/>
                <w:szCs w:val="22"/>
                <w:lang w:val="en-GB"/>
              </w:rPr>
            </w:pPr>
            <w:r w:rsidRPr="00365BB6">
              <w:rPr>
                <w:rFonts w:cs="Calibri"/>
                <w:b/>
                <w:sz w:val="22"/>
                <w:szCs w:val="22"/>
                <w:lang w:val="en-GB"/>
              </w:rPr>
              <w:t xml:space="preserve">Late Entries </w:t>
            </w:r>
          </w:p>
        </w:tc>
      </w:tr>
      <w:tr w:rsidR="00F25A0A" w:rsidRPr="00424BD2" w14:paraId="26A8665D" w14:textId="77777777" w:rsidTr="00CE3D01">
        <w:tc>
          <w:tcPr>
            <w:tcW w:w="747" w:type="dxa"/>
            <w:shd w:val="clear" w:color="auto" w:fill="auto"/>
          </w:tcPr>
          <w:p w14:paraId="348C83B6" w14:textId="77777777" w:rsidR="00F25A0A" w:rsidRPr="00424BD2" w:rsidRDefault="00F25A0A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31ACB49A" w14:textId="77777777" w:rsidR="00F25A0A" w:rsidRDefault="00F25A0A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84.1 </w:t>
            </w:r>
            <w:r w:rsidR="005029A1">
              <w:rPr>
                <w:rFonts w:cs="Calibri"/>
                <w:sz w:val="22"/>
                <w:szCs w:val="22"/>
                <w:lang w:val="en-GB"/>
              </w:rPr>
              <w:t>The Chapters</w:t>
            </w:r>
            <w:r w:rsidR="002B4FEA">
              <w:rPr>
                <w:rFonts w:cs="Calibri"/>
                <w:sz w:val="22"/>
                <w:szCs w:val="22"/>
                <w:lang w:val="en-GB"/>
              </w:rPr>
              <w:t xml:space="preserve"> which provided i</w:t>
            </w:r>
            <w:r w:rsidR="00885DEE">
              <w:rPr>
                <w:rFonts w:cs="Calibri"/>
                <w:sz w:val="22"/>
                <w:szCs w:val="22"/>
                <w:lang w:val="en-GB"/>
              </w:rPr>
              <w:t xml:space="preserve">ndependent </w:t>
            </w:r>
            <w:r w:rsidR="002B4FEA">
              <w:rPr>
                <w:rFonts w:cs="Calibri"/>
                <w:sz w:val="22"/>
                <w:szCs w:val="22"/>
                <w:lang w:val="en-GB"/>
              </w:rPr>
              <w:t>l</w:t>
            </w:r>
            <w:r w:rsidR="00885DEE">
              <w:rPr>
                <w:rFonts w:cs="Calibri"/>
                <w:sz w:val="22"/>
                <w:szCs w:val="22"/>
                <w:lang w:val="en-GB"/>
              </w:rPr>
              <w:t>iving</w:t>
            </w:r>
            <w:r w:rsidR="008868C7">
              <w:rPr>
                <w:rFonts w:cs="Calibri"/>
                <w:sz w:val="22"/>
                <w:szCs w:val="22"/>
                <w:lang w:val="en-GB"/>
              </w:rPr>
              <w:t xml:space="preserve"> for those aged over 55 had</w:t>
            </w:r>
            <w:r w:rsidR="00885DEE">
              <w:rPr>
                <w:rFonts w:cs="Calibri"/>
                <w:sz w:val="22"/>
                <w:szCs w:val="22"/>
                <w:lang w:val="en-GB"/>
              </w:rPr>
              <w:t xml:space="preserve"> invited </w:t>
            </w:r>
            <w:r w:rsidR="00DE4756">
              <w:rPr>
                <w:rFonts w:cs="Calibri"/>
                <w:sz w:val="22"/>
                <w:szCs w:val="22"/>
                <w:lang w:val="en-GB"/>
              </w:rPr>
              <w:t xml:space="preserve">an SPC representative to attend an event that it was running on 20 and 21 July. </w:t>
            </w:r>
            <w:r w:rsidR="00054C60">
              <w:rPr>
                <w:rFonts w:cs="Calibri"/>
                <w:sz w:val="22"/>
                <w:szCs w:val="22"/>
                <w:lang w:val="en-GB"/>
              </w:rPr>
              <w:t xml:space="preserve">Cllr. Lias </w:t>
            </w:r>
            <w:r w:rsidR="00DE4756">
              <w:rPr>
                <w:rFonts w:cs="Calibri"/>
                <w:sz w:val="22"/>
                <w:szCs w:val="22"/>
                <w:lang w:val="en-GB"/>
              </w:rPr>
              <w:t xml:space="preserve">confirmed that he </w:t>
            </w:r>
            <w:r w:rsidR="00770BC6">
              <w:rPr>
                <w:rFonts w:cs="Calibri"/>
                <w:sz w:val="22"/>
                <w:szCs w:val="22"/>
                <w:lang w:val="en-GB"/>
              </w:rPr>
              <w:t xml:space="preserve">would </w:t>
            </w:r>
            <w:r w:rsidR="00054C60">
              <w:rPr>
                <w:rFonts w:cs="Calibri"/>
                <w:sz w:val="22"/>
                <w:szCs w:val="22"/>
                <w:lang w:val="en-GB"/>
              </w:rPr>
              <w:t>attend</w:t>
            </w:r>
            <w:r w:rsidR="00770BC6">
              <w:rPr>
                <w:rFonts w:cs="Calibri"/>
                <w:sz w:val="22"/>
                <w:szCs w:val="22"/>
                <w:lang w:val="en-GB"/>
              </w:rPr>
              <w:t xml:space="preserve">. </w:t>
            </w:r>
            <w:r w:rsidR="00086C62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</w:p>
          <w:p w14:paraId="1AF47168" w14:textId="77777777" w:rsidR="00F51DE6" w:rsidRDefault="00F51DE6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  <w:p w14:paraId="0DA5A49A" w14:textId="5564C15F" w:rsidR="00F51DE6" w:rsidRPr="00424BD2" w:rsidRDefault="00F51DE6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84.2 The Chapters had also requested an advertisement on SPC’s website. It was </w:t>
            </w:r>
            <w:r w:rsidRPr="00E30D52">
              <w:rPr>
                <w:rFonts w:cs="Calibri"/>
                <w:b/>
                <w:bCs/>
                <w:sz w:val="22"/>
                <w:szCs w:val="22"/>
                <w:lang w:val="en-GB"/>
              </w:rPr>
              <w:t>AGREED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that the Clerk would respond confirming that </w:t>
            </w:r>
            <w:r w:rsidR="00E30D52">
              <w:rPr>
                <w:rFonts w:cs="Calibri"/>
                <w:sz w:val="22"/>
                <w:szCs w:val="22"/>
                <w:lang w:val="en-GB"/>
              </w:rPr>
              <w:t xml:space="preserve">SPC did not provide commercial advertising opportunities. </w:t>
            </w:r>
          </w:p>
        </w:tc>
      </w:tr>
      <w:tr w:rsidR="00F25A0A" w:rsidRPr="00424BD2" w14:paraId="768FBB6E" w14:textId="77777777" w:rsidTr="00CE3D01">
        <w:trPr>
          <w:trHeight w:val="274"/>
        </w:trPr>
        <w:tc>
          <w:tcPr>
            <w:tcW w:w="747" w:type="dxa"/>
            <w:shd w:val="clear" w:color="auto" w:fill="auto"/>
          </w:tcPr>
          <w:p w14:paraId="64322E1A" w14:textId="77777777" w:rsidR="00F25A0A" w:rsidRPr="00424BD2" w:rsidRDefault="00F25A0A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741F79C7" w14:textId="665B8BC1" w:rsidR="00F25A0A" w:rsidRPr="00424BD2" w:rsidRDefault="00F25A0A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EB08D0" w:rsidRPr="00424BD2" w14:paraId="48FC2F81" w14:textId="77777777" w:rsidTr="00CE3D01">
        <w:tc>
          <w:tcPr>
            <w:tcW w:w="747" w:type="dxa"/>
            <w:shd w:val="clear" w:color="auto" w:fill="auto"/>
          </w:tcPr>
          <w:p w14:paraId="0A7421F1" w14:textId="3E29846C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  <w:r w:rsidRPr="00424BD2">
              <w:rPr>
                <w:sz w:val="22"/>
                <w:szCs w:val="22"/>
                <w:lang w:val="en-GB"/>
              </w:rPr>
              <w:t>21/</w:t>
            </w:r>
            <w:r w:rsidR="00050316">
              <w:rPr>
                <w:sz w:val="22"/>
                <w:szCs w:val="22"/>
                <w:lang w:val="en-GB"/>
              </w:rPr>
              <w:t>74</w:t>
            </w:r>
          </w:p>
        </w:tc>
        <w:tc>
          <w:tcPr>
            <w:tcW w:w="9568" w:type="dxa"/>
            <w:shd w:val="clear" w:color="auto" w:fill="auto"/>
          </w:tcPr>
          <w:p w14:paraId="2446BE38" w14:textId="3920302D" w:rsidR="00EB08D0" w:rsidRPr="00F66E3A" w:rsidRDefault="00EB08D0" w:rsidP="006B1703">
            <w:pPr>
              <w:pStyle w:val="Notice"/>
              <w:tabs>
                <w:tab w:val="left" w:pos="1134"/>
              </w:tabs>
              <w:spacing w:after="0"/>
              <w:rPr>
                <w:b/>
                <w:bCs/>
                <w:sz w:val="22"/>
                <w:szCs w:val="22"/>
                <w:lang w:val="en-GB"/>
              </w:rPr>
            </w:pPr>
            <w:r w:rsidRPr="00424BD2">
              <w:rPr>
                <w:rFonts w:cs="Calibri"/>
                <w:sz w:val="22"/>
                <w:szCs w:val="22"/>
                <w:lang w:val="en-GB"/>
              </w:rPr>
              <w:t xml:space="preserve">Date of Next Meeting: </w:t>
            </w:r>
            <w:r w:rsidR="006B1703" w:rsidRPr="006B1703">
              <w:rPr>
                <w:rFonts w:cs="Calibri"/>
                <w:b/>
                <w:bCs/>
                <w:sz w:val="22"/>
                <w:szCs w:val="22"/>
                <w:lang w:val="en-GB"/>
              </w:rPr>
              <w:t>1</w:t>
            </w:r>
            <w:r w:rsidR="00A70C6B">
              <w:rPr>
                <w:rFonts w:cs="Calibri"/>
                <w:b/>
                <w:bCs/>
                <w:sz w:val="22"/>
                <w:szCs w:val="22"/>
                <w:lang w:val="en-GB"/>
              </w:rPr>
              <w:t>6</w:t>
            </w:r>
            <w:r w:rsidR="006B1703" w:rsidRPr="006B1703">
              <w:rPr>
                <w:rFonts w:cs="Calibri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70C6B">
              <w:rPr>
                <w:rFonts w:cs="Calibri"/>
                <w:b/>
                <w:bCs/>
                <w:sz w:val="22"/>
                <w:szCs w:val="22"/>
                <w:lang w:val="en-GB"/>
              </w:rPr>
              <w:t>August 2021</w:t>
            </w:r>
            <w:r w:rsidRPr="00424BD2">
              <w:rPr>
                <w:b/>
                <w:bCs/>
                <w:sz w:val="22"/>
                <w:szCs w:val="22"/>
                <w:lang w:val="en-GB"/>
              </w:rPr>
              <w:t xml:space="preserve"> Spencers Wood Pavilion. </w:t>
            </w:r>
          </w:p>
        </w:tc>
      </w:tr>
      <w:tr w:rsidR="00F25A0A" w:rsidRPr="00424BD2" w14:paraId="14D00BD4" w14:textId="77777777" w:rsidTr="00CE3D01">
        <w:tc>
          <w:tcPr>
            <w:tcW w:w="747" w:type="dxa"/>
            <w:shd w:val="clear" w:color="auto" w:fill="auto"/>
          </w:tcPr>
          <w:p w14:paraId="7E408C6F" w14:textId="77777777" w:rsidR="00F25A0A" w:rsidRPr="00424BD2" w:rsidRDefault="00F25A0A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0D587012" w14:textId="77777777" w:rsidR="00F25A0A" w:rsidRPr="00424BD2" w:rsidRDefault="00F25A0A" w:rsidP="00EB08D0">
            <w:pPr>
              <w:pStyle w:val="Notice"/>
              <w:tabs>
                <w:tab w:val="left" w:pos="1134"/>
              </w:tabs>
              <w:spacing w:after="0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EB08D0" w:rsidRPr="00424BD2" w14:paraId="30D5D08E" w14:textId="77777777" w:rsidTr="00CE3D01">
        <w:tc>
          <w:tcPr>
            <w:tcW w:w="747" w:type="dxa"/>
            <w:shd w:val="clear" w:color="auto" w:fill="auto"/>
          </w:tcPr>
          <w:p w14:paraId="0DB73472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  <w:tc>
          <w:tcPr>
            <w:tcW w:w="9568" w:type="dxa"/>
            <w:shd w:val="clear" w:color="auto" w:fill="auto"/>
          </w:tcPr>
          <w:p w14:paraId="48639EF4" w14:textId="77777777" w:rsidR="00EB08D0" w:rsidRPr="00424BD2" w:rsidRDefault="00EB08D0" w:rsidP="00EB08D0">
            <w:pPr>
              <w:pStyle w:val="Notice"/>
              <w:tabs>
                <w:tab w:val="left" w:pos="1134"/>
              </w:tabs>
              <w:spacing w:after="0"/>
              <w:rPr>
                <w:sz w:val="22"/>
                <w:szCs w:val="22"/>
                <w:lang w:val="en-GB"/>
              </w:rPr>
            </w:pPr>
          </w:p>
        </w:tc>
      </w:tr>
    </w:tbl>
    <w:p w14:paraId="5EF3A5F4" w14:textId="0DAF5142" w:rsidR="00260CB4" w:rsidRDefault="003664A2" w:rsidP="00713377">
      <w:pPr>
        <w:pStyle w:val="Notice"/>
        <w:tabs>
          <w:tab w:val="left" w:pos="1134"/>
        </w:tabs>
        <w:spacing w:after="0"/>
        <w:rPr>
          <w:i/>
          <w:lang w:val="en-GB"/>
        </w:rPr>
      </w:pPr>
      <w:r w:rsidRPr="00424BD2">
        <w:rPr>
          <w:i/>
          <w:lang w:val="en-GB"/>
        </w:rPr>
        <w:t xml:space="preserve">The meeting ended at </w:t>
      </w:r>
      <w:r w:rsidR="00403716" w:rsidRPr="00424BD2">
        <w:rPr>
          <w:i/>
          <w:lang w:val="en-GB"/>
        </w:rPr>
        <w:t>9:</w:t>
      </w:r>
      <w:r w:rsidR="00770BC6">
        <w:rPr>
          <w:i/>
          <w:lang w:val="en-GB"/>
        </w:rPr>
        <w:t>25</w:t>
      </w:r>
      <w:r w:rsidR="00592861" w:rsidRPr="00424BD2">
        <w:rPr>
          <w:i/>
          <w:lang w:val="en-GB"/>
        </w:rPr>
        <w:t xml:space="preserve">pm. </w:t>
      </w:r>
    </w:p>
    <w:p w14:paraId="79617899" w14:textId="77777777" w:rsidR="00B4652F" w:rsidRPr="00424BD2" w:rsidRDefault="00B4652F" w:rsidP="00713377">
      <w:pPr>
        <w:pStyle w:val="Notice"/>
        <w:tabs>
          <w:tab w:val="left" w:pos="1134"/>
        </w:tabs>
        <w:spacing w:after="0"/>
        <w:rPr>
          <w:i/>
          <w:lang w:val="en-GB"/>
        </w:rPr>
      </w:pPr>
    </w:p>
    <w:p w14:paraId="28C2ABBE" w14:textId="77777777" w:rsidR="00616B49" w:rsidRDefault="00616B49" w:rsidP="00E27DEB">
      <w:pPr>
        <w:pStyle w:val="Notice"/>
        <w:tabs>
          <w:tab w:val="left" w:pos="1134"/>
        </w:tabs>
        <w:spacing w:after="0"/>
        <w:ind w:left="1134" w:hanging="1134"/>
        <w:rPr>
          <w:lang w:val="en-GB"/>
        </w:rPr>
      </w:pPr>
    </w:p>
    <w:p w14:paraId="4F688DC8" w14:textId="4EBC4C29" w:rsidR="004D2FBD" w:rsidRPr="00424BD2" w:rsidRDefault="004D2FBD" w:rsidP="00E27DEB">
      <w:pPr>
        <w:pStyle w:val="Notice"/>
        <w:tabs>
          <w:tab w:val="left" w:pos="1134"/>
        </w:tabs>
        <w:spacing w:after="0"/>
        <w:ind w:left="1134" w:hanging="1134"/>
        <w:rPr>
          <w:lang w:val="en-GB"/>
        </w:rPr>
      </w:pPr>
      <w:r w:rsidRPr="00424BD2">
        <w:rPr>
          <w:lang w:val="en-GB"/>
        </w:rPr>
        <w:lastRenderedPageBreak/>
        <w:t xml:space="preserve">Action Items: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8"/>
        <w:gridCol w:w="6090"/>
        <w:gridCol w:w="2549"/>
      </w:tblGrid>
      <w:tr w:rsidR="004D2FBD" w:rsidRPr="00324125" w14:paraId="52B5D514" w14:textId="77777777" w:rsidTr="009A59E4">
        <w:tc>
          <w:tcPr>
            <w:tcW w:w="1108" w:type="dxa"/>
            <w:shd w:val="clear" w:color="auto" w:fill="auto"/>
          </w:tcPr>
          <w:p w14:paraId="79141469" w14:textId="77777777" w:rsidR="004D2FBD" w:rsidRPr="00B4652F" w:rsidRDefault="004D2FBD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Minute Ref</w:t>
            </w:r>
          </w:p>
        </w:tc>
        <w:tc>
          <w:tcPr>
            <w:tcW w:w="6090" w:type="dxa"/>
            <w:shd w:val="clear" w:color="auto" w:fill="auto"/>
          </w:tcPr>
          <w:p w14:paraId="125FE96C" w14:textId="77777777" w:rsidR="004D2FBD" w:rsidRPr="00B4652F" w:rsidRDefault="004D2FBD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Details </w:t>
            </w:r>
          </w:p>
        </w:tc>
        <w:tc>
          <w:tcPr>
            <w:tcW w:w="2549" w:type="dxa"/>
            <w:shd w:val="clear" w:color="auto" w:fill="auto"/>
          </w:tcPr>
          <w:p w14:paraId="048A8FA8" w14:textId="77777777" w:rsidR="004D2FBD" w:rsidRPr="00B4652F" w:rsidRDefault="004D2FBD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Action By: </w:t>
            </w:r>
          </w:p>
        </w:tc>
      </w:tr>
      <w:tr w:rsidR="00D83439" w:rsidRPr="00324125" w14:paraId="3B50F495" w14:textId="77777777" w:rsidTr="009A59E4">
        <w:tc>
          <w:tcPr>
            <w:tcW w:w="1108" w:type="dxa"/>
            <w:shd w:val="clear" w:color="auto" w:fill="auto"/>
          </w:tcPr>
          <w:p w14:paraId="24BC512F" w14:textId="77777777" w:rsidR="00D83439" w:rsidRPr="00B4652F" w:rsidRDefault="0064293A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bookmarkStart w:id="1" w:name="_Hlk27238023"/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128</w:t>
            </w:r>
          </w:p>
        </w:tc>
        <w:tc>
          <w:tcPr>
            <w:tcW w:w="6090" w:type="dxa"/>
            <w:shd w:val="clear" w:color="auto" w:fill="auto"/>
          </w:tcPr>
          <w:p w14:paraId="678347A5" w14:textId="65EFE48F" w:rsidR="00D83439" w:rsidRPr="00B4652F" w:rsidRDefault="00CC193C" w:rsidP="00AB66D1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Update on </w:t>
            </w:r>
            <w:r w:rsidR="002E17A2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land </w:t>
            </w:r>
            <w:r w:rsidR="00F52DC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swap</w:t>
            </w:r>
            <w:r w:rsidR="002E17A2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with WBC required. </w:t>
            </w:r>
            <w:r w:rsidR="00085EB1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Clerk awaiting response from B/Cllr Patman. </w:t>
            </w:r>
            <w:r w:rsidR="00DD24F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549" w:type="dxa"/>
            <w:shd w:val="clear" w:color="auto" w:fill="auto"/>
          </w:tcPr>
          <w:p w14:paraId="32608166" w14:textId="77777777" w:rsidR="00D83439" w:rsidRPr="00B4652F" w:rsidRDefault="009C1605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Clerk</w:t>
            </w:r>
          </w:p>
        </w:tc>
      </w:tr>
      <w:tr w:rsidR="00D47AD7" w:rsidRPr="00324125" w14:paraId="2C2AC25B" w14:textId="77777777" w:rsidTr="009A59E4">
        <w:tc>
          <w:tcPr>
            <w:tcW w:w="1108" w:type="dxa"/>
            <w:shd w:val="clear" w:color="auto" w:fill="auto"/>
          </w:tcPr>
          <w:p w14:paraId="306F7823" w14:textId="77777777" w:rsidR="00D47AD7" w:rsidRPr="00B4652F" w:rsidRDefault="00C8011C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bookmarkStart w:id="2" w:name="_Hlk35271141"/>
            <w:bookmarkStart w:id="3" w:name="_Hlk40018540"/>
            <w:bookmarkStart w:id="4" w:name="_Hlk59457995"/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15.8.4.2</w:t>
            </w:r>
          </w:p>
        </w:tc>
        <w:tc>
          <w:tcPr>
            <w:tcW w:w="6090" w:type="dxa"/>
            <w:shd w:val="clear" w:color="auto" w:fill="auto"/>
          </w:tcPr>
          <w:p w14:paraId="3F60B4AD" w14:textId="77777777" w:rsidR="00D47AD7" w:rsidRPr="00B4652F" w:rsidRDefault="00C8011C" w:rsidP="00D46AD9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Consideration to be given to implementing a process for making an award to nominated community groups for their efforts during the pandemic. </w:t>
            </w:r>
          </w:p>
        </w:tc>
        <w:tc>
          <w:tcPr>
            <w:tcW w:w="2549" w:type="dxa"/>
            <w:shd w:val="clear" w:color="auto" w:fill="auto"/>
          </w:tcPr>
          <w:p w14:paraId="7C002224" w14:textId="07CD5316" w:rsidR="00D47AD7" w:rsidRPr="00B4652F" w:rsidRDefault="0034251E" w:rsidP="00BC14AD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Deputy </w:t>
            </w:r>
            <w:r w:rsidR="00C8011C"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Clerk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/ L Hope </w:t>
            </w:r>
          </w:p>
        </w:tc>
      </w:tr>
      <w:tr w:rsidR="009624C8" w:rsidRPr="00324125" w14:paraId="527E275D" w14:textId="77777777" w:rsidTr="009A59E4">
        <w:tc>
          <w:tcPr>
            <w:tcW w:w="1108" w:type="dxa"/>
            <w:shd w:val="clear" w:color="auto" w:fill="auto"/>
          </w:tcPr>
          <w:p w14:paraId="353C6691" w14:textId="77777777" w:rsidR="009624C8" w:rsidRPr="00B4652F" w:rsidRDefault="009624C8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36.3 </w:t>
            </w:r>
          </w:p>
        </w:tc>
        <w:tc>
          <w:tcPr>
            <w:tcW w:w="6090" w:type="dxa"/>
            <w:shd w:val="clear" w:color="auto" w:fill="auto"/>
          </w:tcPr>
          <w:p w14:paraId="693792DA" w14:textId="77777777" w:rsidR="009624C8" w:rsidRPr="00B4652F" w:rsidRDefault="009624C8" w:rsidP="00D46AD9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Cllr. Alexander to speak with Cllr Boyer about digital channels and marketing for SPC</w:t>
            </w:r>
          </w:p>
        </w:tc>
        <w:tc>
          <w:tcPr>
            <w:tcW w:w="2549" w:type="dxa"/>
            <w:shd w:val="clear" w:color="auto" w:fill="auto"/>
          </w:tcPr>
          <w:p w14:paraId="1409AEA8" w14:textId="77777777" w:rsidR="009624C8" w:rsidRPr="00B4652F" w:rsidRDefault="009624C8" w:rsidP="00BC14AD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Cllr Alexander </w:t>
            </w:r>
          </w:p>
        </w:tc>
      </w:tr>
      <w:tr w:rsidR="00701181" w:rsidRPr="00324125" w14:paraId="48F046EE" w14:textId="77777777" w:rsidTr="009A59E4">
        <w:tc>
          <w:tcPr>
            <w:tcW w:w="1108" w:type="dxa"/>
            <w:shd w:val="clear" w:color="auto" w:fill="auto"/>
          </w:tcPr>
          <w:p w14:paraId="4CB90DCD" w14:textId="77777777" w:rsidR="00701181" w:rsidRPr="00B4652F" w:rsidRDefault="00701181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36.4</w:t>
            </w:r>
          </w:p>
        </w:tc>
        <w:tc>
          <w:tcPr>
            <w:tcW w:w="6090" w:type="dxa"/>
            <w:shd w:val="clear" w:color="auto" w:fill="auto"/>
          </w:tcPr>
          <w:p w14:paraId="72534457" w14:textId="3A16B1C9" w:rsidR="00701181" w:rsidRPr="00B4652F" w:rsidRDefault="004623A3" w:rsidP="00D46AD9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Cllr. James to </w:t>
            </w:r>
            <w:r w:rsidR="00D1104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report back to members on information supplied by Cratus regarding work carried out and associated costs. Clerk to</w:t>
            </w:r>
            <w:r w:rsidR="00A03648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check contract</w:t>
            </w:r>
            <w:r w:rsidR="003B1CD5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ual</w:t>
            </w:r>
            <w:r w:rsidR="00A03648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arrangements</w:t>
            </w:r>
            <w:r w:rsidR="003B1CD5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in place with Cratus. </w:t>
            </w:r>
          </w:p>
        </w:tc>
        <w:tc>
          <w:tcPr>
            <w:tcW w:w="2549" w:type="dxa"/>
            <w:shd w:val="clear" w:color="auto" w:fill="auto"/>
          </w:tcPr>
          <w:p w14:paraId="7F71B9C2" w14:textId="68BE8E9B" w:rsidR="00701181" w:rsidRPr="00B4652F" w:rsidRDefault="00701181" w:rsidP="00BC14AD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Cl</w:t>
            </w:r>
            <w:r w:rsidR="001D48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erk/</w:t>
            </w:r>
            <w:r w:rsidR="00A0364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Cllr. James </w:t>
            </w:r>
            <w:r w:rsidR="001D48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</w:tc>
      </w:tr>
      <w:tr w:rsidR="00EB064F" w:rsidRPr="00324125" w14:paraId="449D6750" w14:textId="77777777" w:rsidTr="009A59E4">
        <w:tc>
          <w:tcPr>
            <w:tcW w:w="1108" w:type="dxa"/>
            <w:shd w:val="clear" w:color="auto" w:fill="auto"/>
          </w:tcPr>
          <w:p w14:paraId="6DE21E94" w14:textId="66F42C1D" w:rsidR="00EB064F" w:rsidRPr="00B4652F" w:rsidRDefault="00EB064F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43.6</w:t>
            </w:r>
          </w:p>
        </w:tc>
        <w:tc>
          <w:tcPr>
            <w:tcW w:w="6090" w:type="dxa"/>
            <w:shd w:val="clear" w:color="auto" w:fill="auto"/>
          </w:tcPr>
          <w:p w14:paraId="16BC09B5" w14:textId="6CE10E67" w:rsidR="00EB064F" w:rsidRPr="00B4652F" w:rsidRDefault="00EB064F" w:rsidP="00D46AD9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Deputy Clerk to arrange professional photographs of Councillors </w:t>
            </w:r>
          </w:p>
        </w:tc>
        <w:tc>
          <w:tcPr>
            <w:tcW w:w="2549" w:type="dxa"/>
            <w:shd w:val="clear" w:color="auto" w:fill="auto"/>
          </w:tcPr>
          <w:p w14:paraId="46CD14A2" w14:textId="7F4BEC5D" w:rsidR="00EB064F" w:rsidRPr="00B4652F" w:rsidRDefault="00EB064F" w:rsidP="00BC14AD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Deputy Clerk/All</w:t>
            </w:r>
          </w:p>
        </w:tc>
      </w:tr>
      <w:tr w:rsidR="006B1C88" w:rsidRPr="00324125" w14:paraId="4697C2F8" w14:textId="77777777" w:rsidTr="009A59E4">
        <w:tc>
          <w:tcPr>
            <w:tcW w:w="1108" w:type="dxa"/>
            <w:shd w:val="clear" w:color="auto" w:fill="auto"/>
          </w:tcPr>
          <w:p w14:paraId="1FEBEE44" w14:textId="7871DB7F" w:rsidR="006B1C88" w:rsidRPr="00B4652F" w:rsidRDefault="006B1C88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44.4</w:t>
            </w:r>
          </w:p>
        </w:tc>
        <w:tc>
          <w:tcPr>
            <w:tcW w:w="6090" w:type="dxa"/>
            <w:shd w:val="clear" w:color="auto" w:fill="auto"/>
          </w:tcPr>
          <w:p w14:paraId="39206C03" w14:textId="303A502A" w:rsidR="006B1C88" w:rsidRPr="00B4652F" w:rsidRDefault="006B1C88" w:rsidP="00D46AD9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Cllr. James to </w:t>
            </w:r>
            <w:r w:rsidR="007B0530" w:rsidRPr="00B4652F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c</w:t>
            </w:r>
            <w:r w:rsidRPr="00B4652F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irculate list of assets in the Parish to members </w:t>
            </w:r>
          </w:p>
        </w:tc>
        <w:tc>
          <w:tcPr>
            <w:tcW w:w="2549" w:type="dxa"/>
            <w:shd w:val="clear" w:color="auto" w:fill="auto"/>
          </w:tcPr>
          <w:p w14:paraId="2BDC899B" w14:textId="3E997C68" w:rsidR="006B1C88" w:rsidRPr="00B4652F" w:rsidRDefault="006B1C88" w:rsidP="00BC14AD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Cllr. James </w:t>
            </w:r>
          </w:p>
        </w:tc>
      </w:tr>
      <w:tr w:rsidR="00E414D2" w:rsidRPr="00324125" w14:paraId="0AF1B1C9" w14:textId="77777777" w:rsidTr="009A59E4">
        <w:tc>
          <w:tcPr>
            <w:tcW w:w="1108" w:type="dxa"/>
            <w:shd w:val="clear" w:color="auto" w:fill="auto"/>
          </w:tcPr>
          <w:p w14:paraId="0CD826F8" w14:textId="35EF88BB" w:rsidR="00E414D2" w:rsidRPr="00B4652F" w:rsidRDefault="00134E5D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59</w:t>
            </w:r>
            <w:r w:rsidR="00E65B88"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.3</w:t>
            </w:r>
          </w:p>
        </w:tc>
        <w:tc>
          <w:tcPr>
            <w:tcW w:w="6090" w:type="dxa"/>
            <w:shd w:val="clear" w:color="auto" w:fill="auto"/>
          </w:tcPr>
          <w:p w14:paraId="5B5B9FBB" w14:textId="7228E25F" w:rsidR="00E414D2" w:rsidRPr="00B4652F" w:rsidRDefault="00E65B88" w:rsidP="00D46AD9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Cllr. Grimes and Clerk to write to WBC to find out future policy on schools in the parish.</w:t>
            </w:r>
          </w:p>
        </w:tc>
        <w:tc>
          <w:tcPr>
            <w:tcW w:w="2549" w:type="dxa"/>
            <w:shd w:val="clear" w:color="auto" w:fill="auto"/>
          </w:tcPr>
          <w:p w14:paraId="650BA624" w14:textId="241A6C05" w:rsidR="00E414D2" w:rsidRPr="00B4652F" w:rsidRDefault="00E65B88" w:rsidP="00BC14AD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4652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Clerk/Cllr. Grimes</w:t>
            </w:r>
          </w:p>
        </w:tc>
      </w:tr>
      <w:tr w:rsidR="006B1703" w:rsidRPr="00324125" w14:paraId="7C5913C9" w14:textId="77777777" w:rsidTr="009A59E4">
        <w:tc>
          <w:tcPr>
            <w:tcW w:w="1108" w:type="dxa"/>
            <w:shd w:val="clear" w:color="auto" w:fill="auto"/>
          </w:tcPr>
          <w:p w14:paraId="54F9EF14" w14:textId="59B38098" w:rsidR="006B1703" w:rsidRPr="00B4652F" w:rsidRDefault="006B7152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78.4.2</w:t>
            </w:r>
          </w:p>
        </w:tc>
        <w:tc>
          <w:tcPr>
            <w:tcW w:w="6090" w:type="dxa"/>
            <w:shd w:val="clear" w:color="auto" w:fill="auto"/>
          </w:tcPr>
          <w:p w14:paraId="1355A4C4" w14:textId="2DCE4A69" w:rsidR="006B1703" w:rsidRPr="00B4652F" w:rsidRDefault="006B7152" w:rsidP="00D46AD9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Cllr. Clarke and Cllr. James to work together to progress Spencers Wood recreation ground project.</w:t>
            </w:r>
          </w:p>
        </w:tc>
        <w:tc>
          <w:tcPr>
            <w:tcW w:w="2549" w:type="dxa"/>
            <w:shd w:val="clear" w:color="auto" w:fill="auto"/>
          </w:tcPr>
          <w:p w14:paraId="579EA627" w14:textId="5C3DBBD6" w:rsidR="006B1703" w:rsidRPr="00B4652F" w:rsidRDefault="006B7152" w:rsidP="00BC14AD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Cllr. James/Cllr. Clarke </w:t>
            </w:r>
          </w:p>
        </w:tc>
      </w:tr>
      <w:tr w:rsidR="006B7152" w:rsidRPr="00324125" w14:paraId="42DB2374" w14:textId="77777777" w:rsidTr="009A59E4">
        <w:tc>
          <w:tcPr>
            <w:tcW w:w="1108" w:type="dxa"/>
            <w:shd w:val="clear" w:color="auto" w:fill="auto"/>
          </w:tcPr>
          <w:p w14:paraId="0C66791C" w14:textId="68E67DF6" w:rsidR="006B7152" w:rsidRDefault="00134E5D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80.4.2</w:t>
            </w:r>
          </w:p>
        </w:tc>
        <w:tc>
          <w:tcPr>
            <w:tcW w:w="6090" w:type="dxa"/>
            <w:shd w:val="clear" w:color="auto" w:fill="auto"/>
          </w:tcPr>
          <w:p w14:paraId="5240E703" w14:textId="3C0528BF" w:rsidR="006B7152" w:rsidRDefault="00134E5D" w:rsidP="00D46AD9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Cllrs who have not yet visited the new community centre to liaise with Clerk to arrange</w:t>
            </w:r>
            <w:r w:rsidR="000A5648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2549" w:type="dxa"/>
            <w:shd w:val="clear" w:color="auto" w:fill="auto"/>
          </w:tcPr>
          <w:p w14:paraId="1EEB45A2" w14:textId="6DAC5BA2" w:rsidR="006B7152" w:rsidRDefault="00134E5D" w:rsidP="00BC14AD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All </w:t>
            </w:r>
          </w:p>
        </w:tc>
      </w:tr>
      <w:tr w:rsidR="006B7152" w:rsidRPr="00324125" w14:paraId="7CBF5FE7" w14:textId="77777777" w:rsidTr="009A59E4">
        <w:tc>
          <w:tcPr>
            <w:tcW w:w="1108" w:type="dxa"/>
            <w:shd w:val="clear" w:color="auto" w:fill="auto"/>
          </w:tcPr>
          <w:p w14:paraId="21891EF7" w14:textId="3562BE5B" w:rsidR="006B7152" w:rsidRDefault="000A5648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82.2.3</w:t>
            </w:r>
          </w:p>
        </w:tc>
        <w:tc>
          <w:tcPr>
            <w:tcW w:w="6090" w:type="dxa"/>
            <w:shd w:val="clear" w:color="auto" w:fill="auto"/>
          </w:tcPr>
          <w:p w14:paraId="2475B389" w14:textId="29BB9098" w:rsidR="006B7152" w:rsidRDefault="000A5648" w:rsidP="00D46AD9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Clerk to produce terms of reference for the Communications and Marketing committee for August Full Council meeting.</w:t>
            </w:r>
          </w:p>
        </w:tc>
        <w:tc>
          <w:tcPr>
            <w:tcW w:w="2549" w:type="dxa"/>
            <w:shd w:val="clear" w:color="auto" w:fill="auto"/>
          </w:tcPr>
          <w:p w14:paraId="52756563" w14:textId="29F1CAFE" w:rsidR="006B7152" w:rsidRDefault="000A5648" w:rsidP="00BC14AD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Clerk </w:t>
            </w:r>
          </w:p>
        </w:tc>
      </w:tr>
      <w:tr w:rsidR="00BC0010" w:rsidRPr="00324125" w14:paraId="5FE47BD1" w14:textId="77777777" w:rsidTr="009A59E4">
        <w:tc>
          <w:tcPr>
            <w:tcW w:w="1108" w:type="dxa"/>
            <w:shd w:val="clear" w:color="auto" w:fill="auto"/>
          </w:tcPr>
          <w:p w14:paraId="166A3739" w14:textId="65285796" w:rsidR="00BC0010" w:rsidRDefault="00BC0010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83.2.3</w:t>
            </w:r>
          </w:p>
        </w:tc>
        <w:tc>
          <w:tcPr>
            <w:tcW w:w="6090" w:type="dxa"/>
            <w:shd w:val="clear" w:color="auto" w:fill="auto"/>
          </w:tcPr>
          <w:p w14:paraId="03D54DB8" w14:textId="2E9938DF" w:rsidR="00BC0010" w:rsidRDefault="00BC0010" w:rsidP="00D46AD9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Cllr. Grimes to respond </w:t>
            </w:r>
            <w:r w:rsidR="002F506F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to consultation on </w:t>
            </w:r>
            <w:r w:rsidR="00AA03EC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proposed constituencies.</w:t>
            </w:r>
          </w:p>
        </w:tc>
        <w:tc>
          <w:tcPr>
            <w:tcW w:w="2549" w:type="dxa"/>
            <w:shd w:val="clear" w:color="auto" w:fill="auto"/>
          </w:tcPr>
          <w:p w14:paraId="29132E50" w14:textId="7784A20F" w:rsidR="00BC0010" w:rsidRDefault="00AA03EC" w:rsidP="00BC14AD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Cllr. Grimes </w:t>
            </w:r>
          </w:p>
        </w:tc>
      </w:tr>
      <w:tr w:rsidR="00364611" w:rsidRPr="00324125" w14:paraId="59C196BC" w14:textId="77777777" w:rsidTr="009A59E4">
        <w:tc>
          <w:tcPr>
            <w:tcW w:w="1108" w:type="dxa"/>
            <w:shd w:val="clear" w:color="auto" w:fill="auto"/>
          </w:tcPr>
          <w:p w14:paraId="35D0229B" w14:textId="241EF8D7" w:rsidR="00364611" w:rsidRDefault="00364611" w:rsidP="00E27DEB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84.2</w:t>
            </w:r>
          </w:p>
        </w:tc>
        <w:tc>
          <w:tcPr>
            <w:tcW w:w="6090" w:type="dxa"/>
            <w:shd w:val="clear" w:color="auto" w:fill="auto"/>
          </w:tcPr>
          <w:p w14:paraId="0CCC65E9" w14:textId="6CDE9288" w:rsidR="00364611" w:rsidRDefault="00364611" w:rsidP="00D46AD9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Clerk to advise The Chapters that commercial advertising was not available via SPC. </w:t>
            </w:r>
          </w:p>
        </w:tc>
        <w:tc>
          <w:tcPr>
            <w:tcW w:w="2549" w:type="dxa"/>
            <w:shd w:val="clear" w:color="auto" w:fill="auto"/>
          </w:tcPr>
          <w:p w14:paraId="186E47B5" w14:textId="1A683D82" w:rsidR="00364611" w:rsidRDefault="00364611" w:rsidP="00BC14AD">
            <w:pPr>
              <w:pStyle w:val="Notice"/>
              <w:tabs>
                <w:tab w:val="left" w:pos="1134"/>
              </w:tabs>
              <w:spacing w:after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Clerk </w:t>
            </w:r>
          </w:p>
        </w:tc>
      </w:tr>
    </w:tbl>
    <w:bookmarkEnd w:id="1"/>
    <w:bookmarkEnd w:id="2"/>
    <w:bookmarkEnd w:id="3"/>
    <w:bookmarkEnd w:id="4"/>
    <w:p w14:paraId="44DDF140" w14:textId="0A75399E" w:rsidR="00506043" w:rsidRPr="00B4652F" w:rsidRDefault="00F17E1E" w:rsidP="00A72102">
      <w:pPr>
        <w:tabs>
          <w:tab w:val="left" w:pos="1134"/>
          <w:tab w:val="left" w:pos="1701"/>
          <w:tab w:val="left" w:pos="2552"/>
        </w:tabs>
        <w:rPr>
          <w:rFonts w:asciiTheme="minorHAnsi" w:hAnsiTheme="minorHAnsi" w:cstheme="minorHAnsi"/>
          <w:sz w:val="22"/>
          <w:szCs w:val="22"/>
          <w:lang w:val="en-GB"/>
        </w:rPr>
      </w:pPr>
      <w:r w:rsidRPr="00B4652F">
        <w:rPr>
          <w:rFonts w:asciiTheme="minorHAnsi" w:hAnsiTheme="minorHAnsi" w:cstheme="minorHAnsi"/>
          <w:sz w:val="22"/>
          <w:szCs w:val="22"/>
          <w:lang w:val="en-GB"/>
        </w:rPr>
        <w:tab/>
      </w:r>
    </w:p>
    <w:p w14:paraId="4E3014E6" w14:textId="259EA5BB" w:rsidR="00994851" w:rsidRPr="00424BD2" w:rsidRDefault="00994851" w:rsidP="00A72102">
      <w:pPr>
        <w:tabs>
          <w:tab w:val="left" w:pos="1134"/>
          <w:tab w:val="left" w:pos="1701"/>
          <w:tab w:val="left" w:pos="2552"/>
        </w:tabs>
        <w:rPr>
          <w:rFonts w:ascii="Calibri" w:hAnsi="Calibri"/>
          <w:lang w:val="en-GB"/>
        </w:rPr>
      </w:pPr>
    </w:p>
    <w:p w14:paraId="2BAE592E" w14:textId="0881EA95" w:rsidR="00865432" w:rsidRPr="00424BD2" w:rsidRDefault="00865432" w:rsidP="00B4652F">
      <w:pPr>
        <w:rPr>
          <w:rFonts w:ascii="Calibri" w:hAnsi="Calibri"/>
          <w:lang w:val="en-GB"/>
        </w:rPr>
      </w:pPr>
    </w:p>
    <w:sectPr w:rsidR="00865432" w:rsidRPr="00424BD2" w:rsidSect="0045305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9" w:h="16834" w:code="9"/>
      <w:pgMar w:top="1440" w:right="1419" w:bottom="1440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9A488" w14:textId="77777777" w:rsidR="000C440F" w:rsidRDefault="000C440F">
      <w:r>
        <w:separator/>
      </w:r>
    </w:p>
  </w:endnote>
  <w:endnote w:type="continuationSeparator" w:id="0">
    <w:p w14:paraId="74BFD9F9" w14:textId="77777777" w:rsidR="000C440F" w:rsidRDefault="000C440F">
      <w:r>
        <w:continuationSeparator/>
      </w:r>
    </w:p>
  </w:endnote>
  <w:endnote w:type="continuationNotice" w:id="1">
    <w:p w14:paraId="25C53CF1" w14:textId="77777777" w:rsidR="000C440F" w:rsidRDefault="000C44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hotina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F1F1E" w14:textId="77777777" w:rsidR="00277579" w:rsidRPr="000D42D6" w:rsidRDefault="00277579">
    <w:pPr>
      <w:pStyle w:val="BodyText"/>
    </w:pPr>
    <w:r>
      <w:tab/>
    </w:r>
    <w:r w:rsidRPr="000D42D6">
      <w:fldChar w:fldCharType="begin"/>
    </w:r>
    <w:r w:rsidRPr="000D42D6">
      <w:instrText xml:space="preserve"> PAGE   \* MERGEFORMAT </w:instrText>
    </w:r>
    <w:r w:rsidRPr="000D42D6">
      <w:fldChar w:fldCharType="separate"/>
    </w:r>
    <w:r>
      <w:rPr>
        <w:noProof/>
      </w:rPr>
      <w:t>4</w:t>
    </w:r>
    <w:r w:rsidRPr="000D42D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ABC52" w14:textId="77777777" w:rsidR="00277579" w:rsidRDefault="00277579" w:rsidP="00F222E8">
    <w:pPr>
      <w:pStyle w:val="BodyText"/>
      <w:tabs>
        <w:tab w:val="right" w:pos="9639"/>
      </w:tabs>
      <w:rPr>
        <w:i/>
      </w:rPr>
    </w:pPr>
    <w:r>
      <w:rPr>
        <w:i/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AD9DB8" wp14:editId="4E889A19">
              <wp:simplePos x="0" y="0"/>
              <wp:positionH relativeFrom="column">
                <wp:posOffset>-52705</wp:posOffset>
              </wp:positionH>
              <wp:positionV relativeFrom="paragraph">
                <wp:posOffset>64135</wp:posOffset>
              </wp:positionV>
              <wp:extent cx="2404110" cy="5969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4110" cy="596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2BEC74" w14:textId="77777777" w:rsidR="00277579" w:rsidRPr="00F222E8" w:rsidRDefault="00277579" w:rsidP="00F222E8">
                          <w:pP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</w:pP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Shinfield Parish </w:t>
                          </w:r>
                          <w: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Council, serving</w:t>
                          </w: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 the communities of </w:t>
                          </w: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br/>
                            <w:t>Grazeley, Ryeish Green, Shinfield North, Shinfield village, Spencers Wood and Three Mile Cross.</w:t>
                          </w:r>
                        </w:p>
                        <w:p w14:paraId="331AF91B" w14:textId="77777777" w:rsidR="00277579" w:rsidRPr="00090DEF" w:rsidRDefault="00277579" w:rsidP="00892977">
                          <w:pP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AD9D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.15pt;margin-top:5.05pt;width:189.3pt;height:47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" strokecolor="white">
              <v:textbox style="mso-fit-shape-to-text:t">
                <w:txbxContent>
                  <w:p w14:paraId="5F2BEC74" w14:textId="77777777" w:rsidR="00277579" w:rsidRPr="00F222E8" w:rsidRDefault="00277579" w:rsidP="00F222E8">
                    <w:pP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</w:pP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Shinfield Parish </w:t>
                    </w:r>
                    <w: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Council, serving</w:t>
                    </w: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 the communities of </w:t>
                    </w: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br/>
                      <w:t>Grazeley, Ryeish Green, Shinfield North, Shinfield village, Spencers Wood and Three Mile Cross.</w:t>
                    </w:r>
                  </w:p>
                  <w:p w14:paraId="331AF91B" w14:textId="77777777" w:rsidR="00277579" w:rsidRPr="00090DEF" w:rsidRDefault="00277579" w:rsidP="00892977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i/>
      </w:rPr>
      <w:tab/>
    </w:r>
    <w:r w:rsidRPr="001C5410">
      <w:rPr>
        <w:i/>
        <w:noProof/>
      </w:rPr>
      <w:drawing>
        <wp:inline distT="0" distB="0" distL="0" distR="0" wp14:anchorId="698C8D77" wp14:editId="501C0D02">
          <wp:extent cx="9144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1AD4F" w14:textId="77777777" w:rsidR="000C440F" w:rsidRDefault="000C440F">
      <w:r>
        <w:separator/>
      </w:r>
    </w:p>
  </w:footnote>
  <w:footnote w:type="continuationSeparator" w:id="0">
    <w:p w14:paraId="78F25672" w14:textId="77777777" w:rsidR="000C440F" w:rsidRDefault="000C440F">
      <w:r>
        <w:continuationSeparator/>
      </w:r>
    </w:p>
  </w:footnote>
  <w:footnote w:type="continuationNotice" w:id="1">
    <w:p w14:paraId="765281CD" w14:textId="77777777" w:rsidR="000C440F" w:rsidRDefault="000C44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1CD0A" w14:textId="77777777" w:rsidR="00277579" w:rsidRDefault="00F96E94">
    <w:pPr>
      <w:pStyle w:val="Header"/>
    </w:pPr>
    <w:r>
      <w:rPr>
        <w:noProof/>
      </w:rPr>
      <w:pict w14:anchorId="0571DF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9920534" o:spid="_x0000_s2053" type="#_x0000_t136" style="position:absolute;left:0;text-align:left;margin-left:0;margin-top:0;width:471.1pt;height:188.4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C9295" w14:textId="77777777" w:rsidR="00277579" w:rsidRDefault="00F96E94">
    <w:pPr>
      <w:pStyle w:val="Header"/>
    </w:pPr>
    <w:r>
      <w:rPr>
        <w:noProof/>
      </w:rPr>
      <w:pict w14:anchorId="7C9800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9920535" o:spid="_x0000_s2054" type="#_x0000_t136" style="position:absolute;left:0;text-align:left;margin-left:0;margin-top:0;width:471.1pt;height:219.6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2"/>
      <w:gridCol w:w="1242"/>
    </w:tblGrid>
    <w:tr w:rsidR="00277579" w14:paraId="0B385ACB" w14:textId="77777777" w:rsidTr="006E3578">
      <w:tc>
        <w:tcPr>
          <w:tcW w:w="1242" w:type="dxa"/>
          <w:shd w:val="clear" w:color="auto" w:fill="auto"/>
        </w:tcPr>
        <w:p w14:paraId="57EE542E" w14:textId="77777777" w:rsidR="00277579" w:rsidRDefault="00277579" w:rsidP="006E3578">
          <w:pPr>
            <w:pStyle w:val="Header"/>
            <w:tabs>
              <w:tab w:val="clear" w:pos="4820"/>
              <w:tab w:val="clear" w:pos="8640"/>
            </w:tabs>
            <w:ind w:left="0" w:firstLine="0"/>
          </w:pPr>
          <w:r>
            <w:t>Minutes approved on:</w:t>
          </w:r>
        </w:p>
      </w:tc>
      <w:tc>
        <w:tcPr>
          <w:tcW w:w="1242" w:type="dxa"/>
          <w:shd w:val="clear" w:color="auto" w:fill="auto"/>
        </w:tcPr>
        <w:p w14:paraId="6D204D0A" w14:textId="77777777" w:rsidR="00277579" w:rsidRDefault="00277579" w:rsidP="006E3578">
          <w:pPr>
            <w:pStyle w:val="Header"/>
            <w:tabs>
              <w:tab w:val="clear" w:pos="4820"/>
              <w:tab w:val="clear" w:pos="8640"/>
            </w:tabs>
            <w:ind w:left="0" w:firstLine="0"/>
          </w:pPr>
        </w:p>
      </w:tc>
    </w:tr>
  </w:tbl>
  <w:p w14:paraId="0BFFCF6D" w14:textId="77777777" w:rsidR="00277579" w:rsidRDefault="00277579" w:rsidP="006E3578">
    <w:pPr>
      <w:pStyle w:val="Header"/>
      <w:tabs>
        <w:tab w:val="clear" w:pos="4820"/>
        <w:tab w:val="clear" w:pos="8640"/>
      </w:tabs>
      <w:ind w:left="0" w:firstLine="0"/>
    </w:pPr>
    <w:r>
      <w:rPr>
        <w:noProof/>
      </w:rPr>
      <w:drawing>
        <wp:anchor distT="0" distB="0" distL="114300" distR="114300" simplePos="0" relativeHeight="251658244" behindDoc="0" locked="0" layoutInCell="1" allowOverlap="1" wp14:anchorId="6E542D28" wp14:editId="2E554B26">
          <wp:simplePos x="0" y="0"/>
          <wp:positionH relativeFrom="column">
            <wp:posOffset>-150495</wp:posOffset>
          </wp:positionH>
          <wp:positionV relativeFrom="paragraph">
            <wp:posOffset>459105</wp:posOffset>
          </wp:positionV>
          <wp:extent cx="2303145" cy="966470"/>
          <wp:effectExtent l="0" t="0" r="0" b="0"/>
          <wp:wrapSquare wrapText="bothSides"/>
          <wp:docPr id="7" name="Picture 9" descr="header logo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eader logo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145" cy="966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C54C7B" w14:textId="77777777" w:rsidR="00277579" w:rsidRDefault="00277579" w:rsidP="006E3578">
    <w:pPr>
      <w:pStyle w:val="Header"/>
      <w:tabs>
        <w:tab w:val="clear" w:pos="4820"/>
        <w:tab w:val="clear" w:pos="8640"/>
      </w:tabs>
      <w:ind w:left="7088" w:firstLine="0"/>
    </w:pPr>
    <w:r>
      <w:t xml:space="preserve">Clerk: Mr M. Balbini </w:t>
    </w:r>
    <w:r>
      <w:br/>
    </w:r>
    <w:r w:rsidRPr="002C7C07">
      <w:t>Shinfield Parish Ha</w:t>
    </w:r>
    <w:r>
      <w:t>ll</w:t>
    </w:r>
    <w:r>
      <w:br/>
      <w:t>School Green</w:t>
    </w:r>
    <w:r w:rsidRPr="002C7C07">
      <w:br/>
    </w:r>
    <w:r>
      <w:t>Shinfield</w:t>
    </w:r>
    <w:r>
      <w:br/>
    </w:r>
    <w:r>
      <w:rPr>
        <w:iCs/>
      </w:rPr>
      <w:t>Reading</w:t>
    </w:r>
    <w:r>
      <w:rPr>
        <w:iCs/>
      </w:rPr>
      <w:br/>
      <w:t>RG2 9EH</w:t>
    </w:r>
    <w:r w:rsidRPr="002C7C07">
      <w:rPr>
        <w:iCs/>
      </w:rPr>
      <w:t xml:space="preserve"> </w:t>
    </w:r>
    <w:r w:rsidRPr="002C7C07">
      <w:rPr>
        <w:iCs/>
      </w:rPr>
      <w:br/>
      <w:t>Tel: (0118) 988 8220</w:t>
    </w:r>
    <w:r>
      <w:rPr>
        <w:iCs/>
      </w:rPr>
      <w:br/>
    </w:r>
    <w:r w:rsidRPr="002C7C07">
      <w:t xml:space="preserve">E-mail: </w:t>
    </w:r>
    <w:r>
      <w:t>clerk@shinfieldparish.gov.uk</w:t>
    </w:r>
    <w:r w:rsidRPr="002C7C07">
      <w:t xml:space="preserve"> </w:t>
    </w:r>
    <w:r w:rsidRPr="002C7C07">
      <w:br/>
      <w:t>www.shinfieldparish.gov.uk</w:t>
    </w:r>
  </w:p>
  <w:p w14:paraId="7F13FA40" w14:textId="77777777" w:rsidR="00277579" w:rsidRDefault="00F96E94" w:rsidP="00F222E8">
    <w:pPr>
      <w:pStyle w:val="Header1"/>
      <w:tabs>
        <w:tab w:val="clear" w:pos="4820"/>
        <w:tab w:val="left" w:pos="6521"/>
      </w:tabs>
      <w:ind w:left="6521" w:hanging="6521"/>
    </w:pPr>
    <w:r>
      <w:rPr>
        <w:noProof/>
      </w:rPr>
      <w:pict w14:anchorId="1930AE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9920533" o:spid="_x0000_s2052" type="#_x0000_t136" style="position:absolute;left:0;text-align:left;margin-left:0;margin-top:0;width:471.1pt;height:304.9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List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2361A9"/>
    <w:multiLevelType w:val="multilevel"/>
    <w:tmpl w:val="BCBE5CC0"/>
    <w:lvl w:ilvl="0">
      <w:start w:val="6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D763B"/>
    <w:multiLevelType w:val="hybridMultilevel"/>
    <w:tmpl w:val="26BE973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34A6878"/>
    <w:multiLevelType w:val="hybridMultilevel"/>
    <w:tmpl w:val="28B2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553CA"/>
    <w:multiLevelType w:val="multilevel"/>
    <w:tmpl w:val="4AF29088"/>
    <w:lvl w:ilvl="0">
      <w:start w:val="4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5525D42"/>
    <w:multiLevelType w:val="multilevel"/>
    <w:tmpl w:val="963AB52C"/>
    <w:lvl w:ilvl="0">
      <w:start w:val="1"/>
      <w:numFmt w:val="decimal"/>
      <w:pStyle w:val="Lis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Listtwo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06466567"/>
    <w:multiLevelType w:val="hybridMultilevel"/>
    <w:tmpl w:val="86FE6940"/>
    <w:lvl w:ilvl="0" w:tplc="08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077722A9"/>
    <w:multiLevelType w:val="hybridMultilevel"/>
    <w:tmpl w:val="AF4EB1C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09F121C9"/>
    <w:multiLevelType w:val="multilevel"/>
    <w:tmpl w:val="ADC4D106"/>
    <w:lvl w:ilvl="0">
      <w:start w:val="4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9FA66F0"/>
    <w:multiLevelType w:val="hybridMultilevel"/>
    <w:tmpl w:val="9FEE00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273125"/>
    <w:multiLevelType w:val="hybridMultilevel"/>
    <w:tmpl w:val="303AA006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0E3004A9"/>
    <w:multiLevelType w:val="hybridMultilevel"/>
    <w:tmpl w:val="E0B051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F203B4"/>
    <w:multiLevelType w:val="hybridMultilevel"/>
    <w:tmpl w:val="85882C4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5800CC0"/>
    <w:multiLevelType w:val="hybridMultilevel"/>
    <w:tmpl w:val="A9603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126B0A"/>
    <w:multiLevelType w:val="multilevel"/>
    <w:tmpl w:val="3872D8E0"/>
    <w:lvl w:ilvl="0">
      <w:start w:val="78"/>
      <w:numFmt w:val="decimal"/>
      <w:lvlText w:val="%1"/>
      <w:lvlJc w:val="left"/>
      <w:pPr>
        <w:ind w:left="552" w:hanging="552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552" w:hanging="55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5" w15:restartNumberingAfterBreak="0">
    <w:nsid w:val="17873E2A"/>
    <w:multiLevelType w:val="hybridMultilevel"/>
    <w:tmpl w:val="D0A4C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8A0F8C"/>
    <w:multiLevelType w:val="multilevel"/>
    <w:tmpl w:val="2E1E871C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8AC24EC"/>
    <w:multiLevelType w:val="hybridMultilevel"/>
    <w:tmpl w:val="620CD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8D3C0A"/>
    <w:multiLevelType w:val="hybridMultilevel"/>
    <w:tmpl w:val="F196B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AB5A03"/>
    <w:multiLevelType w:val="multilevel"/>
    <w:tmpl w:val="ED22CFB6"/>
    <w:lvl w:ilvl="0">
      <w:start w:val="2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5C0013C"/>
    <w:multiLevelType w:val="multilevel"/>
    <w:tmpl w:val="214A685E"/>
    <w:lvl w:ilvl="0">
      <w:start w:val="145"/>
      <w:numFmt w:val="decimal"/>
      <w:lvlText w:val="%1"/>
      <w:lvlJc w:val="left"/>
      <w:pPr>
        <w:ind w:left="492" w:hanging="492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945" w:hanging="492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62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15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  <w:u w:val="none"/>
      </w:rPr>
    </w:lvl>
  </w:abstractNum>
  <w:abstractNum w:abstractNumId="21" w15:restartNumberingAfterBreak="0">
    <w:nsid w:val="27006803"/>
    <w:multiLevelType w:val="hybridMultilevel"/>
    <w:tmpl w:val="0C44D7E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DD86C14"/>
    <w:multiLevelType w:val="multilevel"/>
    <w:tmpl w:val="F5543A2E"/>
    <w:lvl w:ilvl="0">
      <w:start w:val="7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0B24912"/>
    <w:multiLevelType w:val="hybridMultilevel"/>
    <w:tmpl w:val="08445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A43BC8"/>
    <w:multiLevelType w:val="hybridMultilevel"/>
    <w:tmpl w:val="683E69A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34CB19C6"/>
    <w:multiLevelType w:val="hybridMultilevel"/>
    <w:tmpl w:val="F1365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BD416C"/>
    <w:multiLevelType w:val="multilevel"/>
    <w:tmpl w:val="FCE22740"/>
    <w:lvl w:ilvl="0">
      <w:start w:val="25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865E00"/>
    <w:multiLevelType w:val="hybridMultilevel"/>
    <w:tmpl w:val="0346E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6F14CD"/>
    <w:multiLevelType w:val="multilevel"/>
    <w:tmpl w:val="4DA04DEA"/>
    <w:lvl w:ilvl="0">
      <w:start w:val="26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CDC784A"/>
    <w:multiLevelType w:val="hybridMultilevel"/>
    <w:tmpl w:val="F4088110"/>
    <w:lvl w:ilvl="0" w:tplc="D5C0D8B0">
      <w:start w:val="1"/>
      <w:numFmt w:val="decimal"/>
      <w:lvlText w:val="%1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801454"/>
    <w:multiLevelType w:val="hybridMultilevel"/>
    <w:tmpl w:val="23FE0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04C1B"/>
    <w:multiLevelType w:val="multilevel"/>
    <w:tmpl w:val="C9D20E9E"/>
    <w:lvl w:ilvl="0">
      <w:start w:val="4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57730A1"/>
    <w:multiLevelType w:val="hybridMultilevel"/>
    <w:tmpl w:val="5ED0C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6451FA"/>
    <w:multiLevelType w:val="hybridMultilevel"/>
    <w:tmpl w:val="4A9CB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D23045"/>
    <w:multiLevelType w:val="hybridMultilevel"/>
    <w:tmpl w:val="28BC1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2F284B"/>
    <w:multiLevelType w:val="hybridMultilevel"/>
    <w:tmpl w:val="F500C4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B012FA"/>
    <w:multiLevelType w:val="hybridMultilevel"/>
    <w:tmpl w:val="8DB612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FE31F8"/>
    <w:multiLevelType w:val="hybridMultilevel"/>
    <w:tmpl w:val="77B02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77579"/>
    <w:multiLevelType w:val="hybridMultilevel"/>
    <w:tmpl w:val="EC749FD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DDA08A8"/>
    <w:multiLevelType w:val="hybridMultilevel"/>
    <w:tmpl w:val="6B8E7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E2F86"/>
    <w:multiLevelType w:val="hybridMultilevel"/>
    <w:tmpl w:val="5E1A8C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15F4B"/>
    <w:multiLevelType w:val="hybridMultilevel"/>
    <w:tmpl w:val="FECC6022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2" w15:restartNumberingAfterBreak="0">
    <w:nsid w:val="72E63F98"/>
    <w:multiLevelType w:val="multilevel"/>
    <w:tmpl w:val="D28E330A"/>
    <w:lvl w:ilvl="0">
      <w:start w:val="25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5365986"/>
    <w:multiLevelType w:val="multilevel"/>
    <w:tmpl w:val="671E50C4"/>
    <w:lvl w:ilvl="0">
      <w:start w:val="26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7414124"/>
    <w:multiLevelType w:val="multilevel"/>
    <w:tmpl w:val="8C3A180C"/>
    <w:lvl w:ilvl="0">
      <w:start w:val="68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92" w:hanging="4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77F1CCA"/>
    <w:multiLevelType w:val="hybridMultilevel"/>
    <w:tmpl w:val="3CACE5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D447D2B"/>
    <w:multiLevelType w:val="multilevel"/>
    <w:tmpl w:val="75CC6F5E"/>
    <w:lvl w:ilvl="0">
      <w:start w:val="57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20"/>
  </w:num>
  <w:num w:numId="5">
    <w:abstractNumId w:val="36"/>
  </w:num>
  <w:num w:numId="6">
    <w:abstractNumId w:val="16"/>
  </w:num>
  <w:num w:numId="7">
    <w:abstractNumId w:val="39"/>
  </w:num>
  <w:num w:numId="8">
    <w:abstractNumId w:val="32"/>
  </w:num>
  <w:num w:numId="9">
    <w:abstractNumId w:val="33"/>
  </w:num>
  <w:num w:numId="10">
    <w:abstractNumId w:val="27"/>
  </w:num>
  <w:num w:numId="11">
    <w:abstractNumId w:val="19"/>
  </w:num>
  <w:num w:numId="12">
    <w:abstractNumId w:val="46"/>
  </w:num>
  <w:num w:numId="13">
    <w:abstractNumId w:val="38"/>
  </w:num>
  <w:num w:numId="14">
    <w:abstractNumId w:val="17"/>
  </w:num>
  <w:num w:numId="15">
    <w:abstractNumId w:val="25"/>
  </w:num>
  <w:num w:numId="16">
    <w:abstractNumId w:val="43"/>
  </w:num>
  <w:num w:numId="17">
    <w:abstractNumId w:val="28"/>
  </w:num>
  <w:num w:numId="18">
    <w:abstractNumId w:val="26"/>
  </w:num>
  <w:num w:numId="19">
    <w:abstractNumId w:val="42"/>
  </w:num>
  <w:num w:numId="20">
    <w:abstractNumId w:val="11"/>
  </w:num>
  <w:num w:numId="21">
    <w:abstractNumId w:val="37"/>
  </w:num>
  <w:num w:numId="22">
    <w:abstractNumId w:val="30"/>
  </w:num>
  <w:num w:numId="23">
    <w:abstractNumId w:val="15"/>
  </w:num>
  <w:num w:numId="24">
    <w:abstractNumId w:val="4"/>
  </w:num>
  <w:num w:numId="25">
    <w:abstractNumId w:val="29"/>
  </w:num>
  <w:num w:numId="26">
    <w:abstractNumId w:val="35"/>
  </w:num>
  <w:num w:numId="27">
    <w:abstractNumId w:val="7"/>
  </w:num>
  <w:num w:numId="28">
    <w:abstractNumId w:val="23"/>
  </w:num>
  <w:num w:numId="29">
    <w:abstractNumId w:val="6"/>
  </w:num>
  <w:num w:numId="30">
    <w:abstractNumId w:val="31"/>
  </w:num>
  <w:num w:numId="31">
    <w:abstractNumId w:val="8"/>
  </w:num>
  <w:num w:numId="32">
    <w:abstractNumId w:val="3"/>
  </w:num>
  <w:num w:numId="33">
    <w:abstractNumId w:val="47"/>
  </w:num>
  <w:num w:numId="34">
    <w:abstractNumId w:val="40"/>
  </w:num>
  <w:num w:numId="35">
    <w:abstractNumId w:val="21"/>
  </w:num>
  <w:num w:numId="36">
    <w:abstractNumId w:val="1"/>
  </w:num>
  <w:num w:numId="37">
    <w:abstractNumId w:val="12"/>
  </w:num>
  <w:num w:numId="38">
    <w:abstractNumId w:val="2"/>
  </w:num>
  <w:num w:numId="39">
    <w:abstractNumId w:val="24"/>
  </w:num>
  <w:num w:numId="40">
    <w:abstractNumId w:val="34"/>
  </w:num>
  <w:num w:numId="41">
    <w:abstractNumId w:val="10"/>
  </w:num>
  <w:num w:numId="42">
    <w:abstractNumId w:val="41"/>
  </w:num>
  <w:num w:numId="43">
    <w:abstractNumId w:val="44"/>
  </w:num>
  <w:num w:numId="44">
    <w:abstractNumId w:val="9"/>
  </w:num>
  <w:num w:numId="45">
    <w:abstractNumId w:val="45"/>
  </w:num>
  <w:num w:numId="46">
    <w:abstractNumId w:val="14"/>
  </w:num>
  <w:num w:numId="47">
    <w:abstractNumId w:val="22"/>
  </w:num>
  <w:num w:numId="48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defaultTabStop w:val="226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AD4"/>
    <w:rsid w:val="000005E4"/>
    <w:rsid w:val="000006AC"/>
    <w:rsid w:val="000008DC"/>
    <w:rsid w:val="00000D52"/>
    <w:rsid w:val="00000FF1"/>
    <w:rsid w:val="000010F0"/>
    <w:rsid w:val="0000151F"/>
    <w:rsid w:val="000016E3"/>
    <w:rsid w:val="000019FD"/>
    <w:rsid w:val="00001B87"/>
    <w:rsid w:val="00001EB1"/>
    <w:rsid w:val="00001F2A"/>
    <w:rsid w:val="00001F50"/>
    <w:rsid w:val="000020CB"/>
    <w:rsid w:val="00002124"/>
    <w:rsid w:val="00002827"/>
    <w:rsid w:val="00002DAF"/>
    <w:rsid w:val="00003503"/>
    <w:rsid w:val="00003657"/>
    <w:rsid w:val="000036E7"/>
    <w:rsid w:val="00003828"/>
    <w:rsid w:val="00003835"/>
    <w:rsid w:val="00003E21"/>
    <w:rsid w:val="000044A9"/>
    <w:rsid w:val="00005075"/>
    <w:rsid w:val="00005403"/>
    <w:rsid w:val="000059FF"/>
    <w:rsid w:val="00006407"/>
    <w:rsid w:val="000065CD"/>
    <w:rsid w:val="00006AE3"/>
    <w:rsid w:val="0000704A"/>
    <w:rsid w:val="00007280"/>
    <w:rsid w:val="000072BB"/>
    <w:rsid w:val="00007606"/>
    <w:rsid w:val="000078DB"/>
    <w:rsid w:val="00007A0D"/>
    <w:rsid w:val="0001011C"/>
    <w:rsid w:val="00010549"/>
    <w:rsid w:val="000106C9"/>
    <w:rsid w:val="00010B67"/>
    <w:rsid w:val="00010D69"/>
    <w:rsid w:val="00010DAE"/>
    <w:rsid w:val="000112C5"/>
    <w:rsid w:val="0001158C"/>
    <w:rsid w:val="0001159C"/>
    <w:rsid w:val="00011612"/>
    <w:rsid w:val="0001176F"/>
    <w:rsid w:val="00011D22"/>
    <w:rsid w:val="000122B5"/>
    <w:rsid w:val="0001231A"/>
    <w:rsid w:val="00012653"/>
    <w:rsid w:val="0001296E"/>
    <w:rsid w:val="000135DA"/>
    <w:rsid w:val="00013E2E"/>
    <w:rsid w:val="00014418"/>
    <w:rsid w:val="0001448D"/>
    <w:rsid w:val="000147F1"/>
    <w:rsid w:val="00014C6A"/>
    <w:rsid w:val="000151AF"/>
    <w:rsid w:val="000157C1"/>
    <w:rsid w:val="00015A79"/>
    <w:rsid w:val="00015EDC"/>
    <w:rsid w:val="000160D3"/>
    <w:rsid w:val="0001638E"/>
    <w:rsid w:val="0001653C"/>
    <w:rsid w:val="00016648"/>
    <w:rsid w:val="000167F8"/>
    <w:rsid w:val="00016820"/>
    <w:rsid w:val="00016B4D"/>
    <w:rsid w:val="00016B89"/>
    <w:rsid w:val="00017683"/>
    <w:rsid w:val="0001790B"/>
    <w:rsid w:val="000204C5"/>
    <w:rsid w:val="000205DE"/>
    <w:rsid w:val="00021365"/>
    <w:rsid w:val="00021A8A"/>
    <w:rsid w:val="00022167"/>
    <w:rsid w:val="0002241C"/>
    <w:rsid w:val="00022C38"/>
    <w:rsid w:val="000234C8"/>
    <w:rsid w:val="0002380D"/>
    <w:rsid w:val="0002446C"/>
    <w:rsid w:val="0002483F"/>
    <w:rsid w:val="000248CD"/>
    <w:rsid w:val="00025591"/>
    <w:rsid w:val="00025931"/>
    <w:rsid w:val="00025D36"/>
    <w:rsid w:val="00026271"/>
    <w:rsid w:val="000262D7"/>
    <w:rsid w:val="00026A05"/>
    <w:rsid w:val="000272CE"/>
    <w:rsid w:val="000273D7"/>
    <w:rsid w:val="00027840"/>
    <w:rsid w:val="000278B6"/>
    <w:rsid w:val="00027D25"/>
    <w:rsid w:val="00030221"/>
    <w:rsid w:val="000304F5"/>
    <w:rsid w:val="0003139B"/>
    <w:rsid w:val="0003191E"/>
    <w:rsid w:val="00031A0E"/>
    <w:rsid w:val="00031BF3"/>
    <w:rsid w:val="00031F87"/>
    <w:rsid w:val="0003290E"/>
    <w:rsid w:val="00032AA5"/>
    <w:rsid w:val="0003314C"/>
    <w:rsid w:val="000334F1"/>
    <w:rsid w:val="000343AD"/>
    <w:rsid w:val="00034DCA"/>
    <w:rsid w:val="0003512A"/>
    <w:rsid w:val="00035447"/>
    <w:rsid w:val="00035521"/>
    <w:rsid w:val="0003568C"/>
    <w:rsid w:val="000356F5"/>
    <w:rsid w:val="00035922"/>
    <w:rsid w:val="00036079"/>
    <w:rsid w:val="00036675"/>
    <w:rsid w:val="00036750"/>
    <w:rsid w:val="00036CA0"/>
    <w:rsid w:val="000370C8"/>
    <w:rsid w:val="00037450"/>
    <w:rsid w:val="000403F2"/>
    <w:rsid w:val="0004077F"/>
    <w:rsid w:val="00040B7E"/>
    <w:rsid w:val="00040B85"/>
    <w:rsid w:val="00040C28"/>
    <w:rsid w:val="00040E21"/>
    <w:rsid w:val="00040E2F"/>
    <w:rsid w:val="0004305B"/>
    <w:rsid w:val="000432AF"/>
    <w:rsid w:val="00043487"/>
    <w:rsid w:val="000437B6"/>
    <w:rsid w:val="00043C4A"/>
    <w:rsid w:val="000440F5"/>
    <w:rsid w:val="00044105"/>
    <w:rsid w:val="000446A7"/>
    <w:rsid w:val="00044AC9"/>
    <w:rsid w:val="00044FB7"/>
    <w:rsid w:val="00045459"/>
    <w:rsid w:val="00046375"/>
    <w:rsid w:val="00046A3E"/>
    <w:rsid w:val="00047909"/>
    <w:rsid w:val="000479F0"/>
    <w:rsid w:val="00047C3E"/>
    <w:rsid w:val="00047FF1"/>
    <w:rsid w:val="000502C7"/>
    <w:rsid w:val="00050316"/>
    <w:rsid w:val="000503C2"/>
    <w:rsid w:val="00050D2F"/>
    <w:rsid w:val="00051414"/>
    <w:rsid w:val="000514D0"/>
    <w:rsid w:val="00051714"/>
    <w:rsid w:val="00051A40"/>
    <w:rsid w:val="0005241F"/>
    <w:rsid w:val="000524B5"/>
    <w:rsid w:val="00052BE7"/>
    <w:rsid w:val="00052F34"/>
    <w:rsid w:val="0005364D"/>
    <w:rsid w:val="00053690"/>
    <w:rsid w:val="00053693"/>
    <w:rsid w:val="00053DD0"/>
    <w:rsid w:val="00054C60"/>
    <w:rsid w:val="00055712"/>
    <w:rsid w:val="000561C8"/>
    <w:rsid w:val="00056FFD"/>
    <w:rsid w:val="000574E9"/>
    <w:rsid w:val="000576B3"/>
    <w:rsid w:val="00057AF5"/>
    <w:rsid w:val="00057C63"/>
    <w:rsid w:val="00060D4E"/>
    <w:rsid w:val="000617F3"/>
    <w:rsid w:val="00061952"/>
    <w:rsid w:val="00061B06"/>
    <w:rsid w:val="00062690"/>
    <w:rsid w:val="000626A4"/>
    <w:rsid w:val="00062A9D"/>
    <w:rsid w:val="00062D91"/>
    <w:rsid w:val="00063061"/>
    <w:rsid w:val="000636C1"/>
    <w:rsid w:val="00063B02"/>
    <w:rsid w:val="00063EB3"/>
    <w:rsid w:val="00063FFE"/>
    <w:rsid w:val="0006432D"/>
    <w:rsid w:val="000643C2"/>
    <w:rsid w:val="00064CAA"/>
    <w:rsid w:val="0006620F"/>
    <w:rsid w:val="000664C5"/>
    <w:rsid w:val="000664E4"/>
    <w:rsid w:val="00066865"/>
    <w:rsid w:val="0006691B"/>
    <w:rsid w:val="00066ACC"/>
    <w:rsid w:val="00066D46"/>
    <w:rsid w:val="00067041"/>
    <w:rsid w:val="0006729A"/>
    <w:rsid w:val="000672E5"/>
    <w:rsid w:val="00067FC7"/>
    <w:rsid w:val="00070325"/>
    <w:rsid w:val="00070707"/>
    <w:rsid w:val="00070739"/>
    <w:rsid w:val="00070AE5"/>
    <w:rsid w:val="00070C11"/>
    <w:rsid w:val="00070CCE"/>
    <w:rsid w:val="00070E22"/>
    <w:rsid w:val="00071033"/>
    <w:rsid w:val="000711B3"/>
    <w:rsid w:val="000713A4"/>
    <w:rsid w:val="00071C7B"/>
    <w:rsid w:val="0007205E"/>
    <w:rsid w:val="00072621"/>
    <w:rsid w:val="00072AB8"/>
    <w:rsid w:val="000738B8"/>
    <w:rsid w:val="00073F96"/>
    <w:rsid w:val="00074608"/>
    <w:rsid w:val="00074E36"/>
    <w:rsid w:val="00076109"/>
    <w:rsid w:val="00077019"/>
    <w:rsid w:val="0007721B"/>
    <w:rsid w:val="00077855"/>
    <w:rsid w:val="00077ADC"/>
    <w:rsid w:val="00077D7F"/>
    <w:rsid w:val="0008050B"/>
    <w:rsid w:val="00080BBD"/>
    <w:rsid w:val="00080FAF"/>
    <w:rsid w:val="0008160D"/>
    <w:rsid w:val="000817C4"/>
    <w:rsid w:val="00081C38"/>
    <w:rsid w:val="00081DB3"/>
    <w:rsid w:val="0008237F"/>
    <w:rsid w:val="0008281C"/>
    <w:rsid w:val="0008366C"/>
    <w:rsid w:val="00084244"/>
    <w:rsid w:val="000842CD"/>
    <w:rsid w:val="0008436F"/>
    <w:rsid w:val="00084C11"/>
    <w:rsid w:val="000851E5"/>
    <w:rsid w:val="00085EB1"/>
    <w:rsid w:val="000864AA"/>
    <w:rsid w:val="00086C62"/>
    <w:rsid w:val="00087681"/>
    <w:rsid w:val="000908D1"/>
    <w:rsid w:val="00090BD7"/>
    <w:rsid w:val="00090D5B"/>
    <w:rsid w:val="00090F74"/>
    <w:rsid w:val="00090FC1"/>
    <w:rsid w:val="000913B8"/>
    <w:rsid w:val="000914ED"/>
    <w:rsid w:val="00091611"/>
    <w:rsid w:val="0009167B"/>
    <w:rsid w:val="00091735"/>
    <w:rsid w:val="00091C16"/>
    <w:rsid w:val="00091D16"/>
    <w:rsid w:val="000921B1"/>
    <w:rsid w:val="00092689"/>
    <w:rsid w:val="0009268D"/>
    <w:rsid w:val="00092941"/>
    <w:rsid w:val="000931E9"/>
    <w:rsid w:val="00093424"/>
    <w:rsid w:val="000935D0"/>
    <w:rsid w:val="00093D2E"/>
    <w:rsid w:val="00093E29"/>
    <w:rsid w:val="00093F91"/>
    <w:rsid w:val="000946EC"/>
    <w:rsid w:val="0009480F"/>
    <w:rsid w:val="00094D22"/>
    <w:rsid w:val="00094DD1"/>
    <w:rsid w:val="0009544A"/>
    <w:rsid w:val="00095640"/>
    <w:rsid w:val="00095F2A"/>
    <w:rsid w:val="00096014"/>
    <w:rsid w:val="00096031"/>
    <w:rsid w:val="000961C8"/>
    <w:rsid w:val="00096530"/>
    <w:rsid w:val="00096540"/>
    <w:rsid w:val="00096582"/>
    <w:rsid w:val="00096AFD"/>
    <w:rsid w:val="000976DC"/>
    <w:rsid w:val="000A01C9"/>
    <w:rsid w:val="000A01D4"/>
    <w:rsid w:val="000A0578"/>
    <w:rsid w:val="000A05EC"/>
    <w:rsid w:val="000A06A3"/>
    <w:rsid w:val="000A0B4D"/>
    <w:rsid w:val="000A0FCE"/>
    <w:rsid w:val="000A164F"/>
    <w:rsid w:val="000A1692"/>
    <w:rsid w:val="000A1939"/>
    <w:rsid w:val="000A1B46"/>
    <w:rsid w:val="000A1CE2"/>
    <w:rsid w:val="000A23C1"/>
    <w:rsid w:val="000A2529"/>
    <w:rsid w:val="000A25A9"/>
    <w:rsid w:val="000A26F4"/>
    <w:rsid w:val="000A2A99"/>
    <w:rsid w:val="000A2ECE"/>
    <w:rsid w:val="000A2F31"/>
    <w:rsid w:val="000A34C0"/>
    <w:rsid w:val="000A3647"/>
    <w:rsid w:val="000A427E"/>
    <w:rsid w:val="000A4414"/>
    <w:rsid w:val="000A454B"/>
    <w:rsid w:val="000A45D7"/>
    <w:rsid w:val="000A4616"/>
    <w:rsid w:val="000A48C0"/>
    <w:rsid w:val="000A4D1B"/>
    <w:rsid w:val="000A527A"/>
    <w:rsid w:val="000A53C1"/>
    <w:rsid w:val="000A53F6"/>
    <w:rsid w:val="000A5648"/>
    <w:rsid w:val="000A564A"/>
    <w:rsid w:val="000A59E8"/>
    <w:rsid w:val="000A5A30"/>
    <w:rsid w:val="000A5B85"/>
    <w:rsid w:val="000A5BC0"/>
    <w:rsid w:val="000A6376"/>
    <w:rsid w:val="000A74E4"/>
    <w:rsid w:val="000A7646"/>
    <w:rsid w:val="000A7811"/>
    <w:rsid w:val="000B0230"/>
    <w:rsid w:val="000B0730"/>
    <w:rsid w:val="000B07D2"/>
    <w:rsid w:val="000B0A1E"/>
    <w:rsid w:val="000B0D6F"/>
    <w:rsid w:val="000B0F19"/>
    <w:rsid w:val="000B0F5F"/>
    <w:rsid w:val="000B1847"/>
    <w:rsid w:val="000B1CE1"/>
    <w:rsid w:val="000B209E"/>
    <w:rsid w:val="000B2210"/>
    <w:rsid w:val="000B2B28"/>
    <w:rsid w:val="000B2D8D"/>
    <w:rsid w:val="000B30EE"/>
    <w:rsid w:val="000B32BE"/>
    <w:rsid w:val="000B37F8"/>
    <w:rsid w:val="000B3ABB"/>
    <w:rsid w:val="000B3D05"/>
    <w:rsid w:val="000B3D50"/>
    <w:rsid w:val="000B40BE"/>
    <w:rsid w:val="000B47A1"/>
    <w:rsid w:val="000B4A5A"/>
    <w:rsid w:val="000B536E"/>
    <w:rsid w:val="000B5757"/>
    <w:rsid w:val="000B57C2"/>
    <w:rsid w:val="000B57EB"/>
    <w:rsid w:val="000B5E76"/>
    <w:rsid w:val="000B618D"/>
    <w:rsid w:val="000B62B7"/>
    <w:rsid w:val="000B6419"/>
    <w:rsid w:val="000B6437"/>
    <w:rsid w:val="000B6538"/>
    <w:rsid w:val="000B733C"/>
    <w:rsid w:val="000B7C1C"/>
    <w:rsid w:val="000C00B7"/>
    <w:rsid w:val="000C0129"/>
    <w:rsid w:val="000C08B0"/>
    <w:rsid w:val="000C100C"/>
    <w:rsid w:val="000C149F"/>
    <w:rsid w:val="000C1738"/>
    <w:rsid w:val="000C1899"/>
    <w:rsid w:val="000C2429"/>
    <w:rsid w:val="000C25B5"/>
    <w:rsid w:val="000C2B86"/>
    <w:rsid w:val="000C2CE5"/>
    <w:rsid w:val="000C2E7D"/>
    <w:rsid w:val="000C39BE"/>
    <w:rsid w:val="000C440F"/>
    <w:rsid w:val="000C4657"/>
    <w:rsid w:val="000C46B0"/>
    <w:rsid w:val="000C50DA"/>
    <w:rsid w:val="000C5179"/>
    <w:rsid w:val="000C58AA"/>
    <w:rsid w:val="000C58D0"/>
    <w:rsid w:val="000C5D80"/>
    <w:rsid w:val="000C5F2F"/>
    <w:rsid w:val="000C626B"/>
    <w:rsid w:val="000C68F8"/>
    <w:rsid w:val="000C6980"/>
    <w:rsid w:val="000C6C04"/>
    <w:rsid w:val="000C6EC5"/>
    <w:rsid w:val="000C721F"/>
    <w:rsid w:val="000C73A0"/>
    <w:rsid w:val="000C73FC"/>
    <w:rsid w:val="000C7E00"/>
    <w:rsid w:val="000D004E"/>
    <w:rsid w:val="000D074A"/>
    <w:rsid w:val="000D0A7E"/>
    <w:rsid w:val="000D0B76"/>
    <w:rsid w:val="000D0F4A"/>
    <w:rsid w:val="000D0F61"/>
    <w:rsid w:val="000D1348"/>
    <w:rsid w:val="000D1394"/>
    <w:rsid w:val="000D14B4"/>
    <w:rsid w:val="000D2031"/>
    <w:rsid w:val="000D2B85"/>
    <w:rsid w:val="000D2C33"/>
    <w:rsid w:val="000D2D21"/>
    <w:rsid w:val="000D357E"/>
    <w:rsid w:val="000D38C5"/>
    <w:rsid w:val="000D40E8"/>
    <w:rsid w:val="000D42D6"/>
    <w:rsid w:val="000D47CD"/>
    <w:rsid w:val="000D49E4"/>
    <w:rsid w:val="000D4A46"/>
    <w:rsid w:val="000D52F7"/>
    <w:rsid w:val="000D6307"/>
    <w:rsid w:val="000D662A"/>
    <w:rsid w:val="000D6951"/>
    <w:rsid w:val="000D70F7"/>
    <w:rsid w:val="000D7168"/>
    <w:rsid w:val="000D718F"/>
    <w:rsid w:val="000D7B12"/>
    <w:rsid w:val="000D7BA1"/>
    <w:rsid w:val="000E0289"/>
    <w:rsid w:val="000E058C"/>
    <w:rsid w:val="000E06F3"/>
    <w:rsid w:val="000E0867"/>
    <w:rsid w:val="000E0A87"/>
    <w:rsid w:val="000E13E6"/>
    <w:rsid w:val="000E1610"/>
    <w:rsid w:val="000E1DC4"/>
    <w:rsid w:val="000E1DE1"/>
    <w:rsid w:val="000E20FF"/>
    <w:rsid w:val="000E223E"/>
    <w:rsid w:val="000E283A"/>
    <w:rsid w:val="000E2CCF"/>
    <w:rsid w:val="000E3962"/>
    <w:rsid w:val="000E3B72"/>
    <w:rsid w:val="000E4383"/>
    <w:rsid w:val="000E45F9"/>
    <w:rsid w:val="000E4D19"/>
    <w:rsid w:val="000E4F65"/>
    <w:rsid w:val="000E509D"/>
    <w:rsid w:val="000E511E"/>
    <w:rsid w:val="000E5214"/>
    <w:rsid w:val="000E541F"/>
    <w:rsid w:val="000E5683"/>
    <w:rsid w:val="000E5D36"/>
    <w:rsid w:val="000E6286"/>
    <w:rsid w:val="000E6457"/>
    <w:rsid w:val="000E6508"/>
    <w:rsid w:val="000E6AA3"/>
    <w:rsid w:val="000E6CF1"/>
    <w:rsid w:val="000E7B59"/>
    <w:rsid w:val="000F032F"/>
    <w:rsid w:val="000F0BAB"/>
    <w:rsid w:val="000F0BEC"/>
    <w:rsid w:val="000F0D5B"/>
    <w:rsid w:val="000F162B"/>
    <w:rsid w:val="000F1696"/>
    <w:rsid w:val="000F1CB2"/>
    <w:rsid w:val="000F1F34"/>
    <w:rsid w:val="000F1F37"/>
    <w:rsid w:val="000F1F79"/>
    <w:rsid w:val="000F207F"/>
    <w:rsid w:val="000F2214"/>
    <w:rsid w:val="000F2236"/>
    <w:rsid w:val="000F2C2C"/>
    <w:rsid w:val="000F2CA7"/>
    <w:rsid w:val="000F31A0"/>
    <w:rsid w:val="000F3CD2"/>
    <w:rsid w:val="000F3ED9"/>
    <w:rsid w:val="000F4536"/>
    <w:rsid w:val="000F49EB"/>
    <w:rsid w:val="000F4DA6"/>
    <w:rsid w:val="000F4E28"/>
    <w:rsid w:val="000F5A53"/>
    <w:rsid w:val="000F6004"/>
    <w:rsid w:val="000F6113"/>
    <w:rsid w:val="000F652E"/>
    <w:rsid w:val="000F65DB"/>
    <w:rsid w:val="000F670F"/>
    <w:rsid w:val="000F6AED"/>
    <w:rsid w:val="000F6C20"/>
    <w:rsid w:val="000F71C1"/>
    <w:rsid w:val="000F728D"/>
    <w:rsid w:val="000F75A7"/>
    <w:rsid w:val="000F7983"/>
    <w:rsid w:val="000F7FD2"/>
    <w:rsid w:val="00100340"/>
    <w:rsid w:val="00100D7D"/>
    <w:rsid w:val="00101029"/>
    <w:rsid w:val="00101678"/>
    <w:rsid w:val="001016EC"/>
    <w:rsid w:val="00101BDF"/>
    <w:rsid w:val="00101D99"/>
    <w:rsid w:val="00102090"/>
    <w:rsid w:val="001020B7"/>
    <w:rsid w:val="001029A8"/>
    <w:rsid w:val="00102A77"/>
    <w:rsid w:val="00102FC6"/>
    <w:rsid w:val="0010305C"/>
    <w:rsid w:val="0010366F"/>
    <w:rsid w:val="001038CC"/>
    <w:rsid w:val="001040F2"/>
    <w:rsid w:val="00104179"/>
    <w:rsid w:val="001041D1"/>
    <w:rsid w:val="001045DC"/>
    <w:rsid w:val="001049A3"/>
    <w:rsid w:val="00104C4B"/>
    <w:rsid w:val="00104E80"/>
    <w:rsid w:val="00104EF0"/>
    <w:rsid w:val="001050B5"/>
    <w:rsid w:val="00105D62"/>
    <w:rsid w:val="001063A2"/>
    <w:rsid w:val="001068A0"/>
    <w:rsid w:val="00106B69"/>
    <w:rsid w:val="00106FF3"/>
    <w:rsid w:val="0010738C"/>
    <w:rsid w:val="001073C4"/>
    <w:rsid w:val="00110195"/>
    <w:rsid w:val="001107AA"/>
    <w:rsid w:val="0011086B"/>
    <w:rsid w:val="001108A5"/>
    <w:rsid w:val="001108DD"/>
    <w:rsid w:val="00110A6B"/>
    <w:rsid w:val="00110C63"/>
    <w:rsid w:val="00111042"/>
    <w:rsid w:val="001115BC"/>
    <w:rsid w:val="00111AE4"/>
    <w:rsid w:val="00111B7B"/>
    <w:rsid w:val="00111E7C"/>
    <w:rsid w:val="001125ED"/>
    <w:rsid w:val="00112834"/>
    <w:rsid w:val="00112D2C"/>
    <w:rsid w:val="00112F7E"/>
    <w:rsid w:val="00113BE5"/>
    <w:rsid w:val="0011410C"/>
    <w:rsid w:val="00114585"/>
    <w:rsid w:val="00114A7E"/>
    <w:rsid w:val="00115307"/>
    <w:rsid w:val="0011559D"/>
    <w:rsid w:val="00115A31"/>
    <w:rsid w:val="00115D6C"/>
    <w:rsid w:val="00115EF4"/>
    <w:rsid w:val="00115F75"/>
    <w:rsid w:val="0011628F"/>
    <w:rsid w:val="00116A08"/>
    <w:rsid w:val="00116B19"/>
    <w:rsid w:val="00117D7D"/>
    <w:rsid w:val="001203F3"/>
    <w:rsid w:val="00120BC6"/>
    <w:rsid w:val="00120D35"/>
    <w:rsid w:val="00121860"/>
    <w:rsid w:val="001219EE"/>
    <w:rsid w:val="001221FF"/>
    <w:rsid w:val="00122E31"/>
    <w:rsid w:val="00122F1E"/>
    <w:rsid w:val="001231FA"/>
    <w:rsid w:val="00123C13"/>
    <w:rsid w:val="00123CE8"/>
    <w:rsid w:val="0012401D"/>
    <w:rsid w:val="001245C6"/>
    <w:rsid w:val="00124CB6"/>
    <w:rsid w:val="00125B5B"/>
    <w:rsid w:val="00126B29"/>
    <w:rsid w:val="00126C28"/>
    <w:rsid w:val="0012705D"/>
    <w:rsid w:val="00130184"/>
    <w:rsid w:val="001310E8"/>
    <w:rsid w:val="00131418"/>
    <w:rsid w:val="001314DD"/>
    <w:rsid w:val="00131808"/>
    <w:rsid w:val="00131F3D"/>
    <w:rsid w:val="001326C7"/>
    <w:rsid w:val="001328FB"/>
    <w:rsid w:val="00132DD7"/>
    <w:rsid w:val="00133029"/>
    <w:rsid w:val="001334C7"/>
    <w:rsid w:val="00134189"/>
    <w:rsid w:val="0013451E"/>
    <w:rsid w:val="001347FC"/>
    <w:rsid w:val="00134E5D"/>
    <w:rsid w:val="0013560C"/>
    <w:rsid w:val="00135A35"/>
    <w:rsid w:val="00135C6A"/>
    <w:rsid w:val="00135EBA"/>
    <w:rsid w:val="00136B1E"/>
    <w:rsid w:val="00136C5B"/>
    <w:rsid w:val="00136F8E"/>
    <w:rsid w:val="001370F6"/>
    <w:rsid w:val="00137EEB"/>
    <w:rsid w:val="0014004D"/>
    <w:rsid w:val="001402A5"/>
    <w:rsid w:val="00140916"/>
    <w:rsid w:val="001413DB"/>
    <w:rsid w:val="00141861"/>
    <w:rsid w:val="00141910"/>
    <w:rsid w:val="00141D17"/>
    <w:rsid w:val="00141FA8"/>
    <w:rsid w:val="00142587"/>
    <w:rsid w:val="0014259E"/>
    <w:rsid w:val="001430B7"/>
    <w:rsid w:val="001439DF"/>
    <w:rsid w:val="00143E72"/>
    <w:rsid w:val="00144D3B"/>
    <w:rsid w:val="00144F6F"/>
    <w:rsid w:val="00145325"/>
    <w:rsid w:val="00145689"/>
    <w:rsid w:val="00145781"/>
    <w:rsid w:val="00145EA2"/>
    <w:rsid w:val="00146179"/>
    <w:rsid w:val="0014625A"/>
    <w:rsid w:val="00146354"/>
    <w:rsid w:val="0014672F"/>
    <w:rsid w:val="00146A7A"/>
    <w:rsid w:val="0014729F"/>
    <w:rsid w:val="001475B3"/>
    <w:rsid w:val="001503C0"/>
    <w:rsid w:val="001504D6"/>
    <w:rsid w:val="00150818"/>
    <w:rsid w:val="00150946"/>
    <w:rsid w:val="00150B62"/>
    <w:rsid w:val="00150E7A"/>
    <w:rsid w:val="00150EAF"/>
    <w:rsid w:val="001512BF"/>
    <w:rsid w:val="00151763"/>
    <w:rsid w:val="00151A73"/>
    <w:rsid w:val="00151EEC"/>
    <w:rsid w:val="00151F9D"/>
    <w:rsid w:val="001522FA"/>
    <w:rsid w:val="00152558"/>
    <w:rsid w:val="00152605"/>
    <w:rsid w:val="001527DC"/>
    <w:rsid w:val="001528EB"/>
    <w:rsid w:val="00152981"/>
    <w:rsid w:val="00152BFE"/>
    <w:rsid w:val="00152D62"/>
    <w:rsid w:val="0015335C"/>
    <w:rsid w:val="0015365F"/>
    <w:rsid w:val="00153CC5"/>
    <w:rsid w:val="00153D5D"/>
    <w:rsid w:val="00153DF0"/>
    <w:rsid w:val="0015400C"/>
    <w:rsid w:val="001540CF"/>
    <w:rsid w:val="00154751"/>
    <w:rsid w:val="00154C22"/>
    <w:rsid w:val="00154F59"/>
    <w:rsid w:val="0015517A"/>
    <w:rsid w:val="00155B11"/>
    <w:rsid w:val="00155C55"/>
    <w:rsid w:val="00155F21"/>
    <w:rsid w:val="0015615D"/>
    <w:rsid w:val="001562AF"/>
    <w:rsid w:val="001565D1"/>
    <w:rsid w:val="00156B04"/>
    <w:rsid w:val="0015720B"/>
    <w:rsid w:val="0015746B"/>
    <w:rsid w:val="001579CD"/>
    <w:rsid w:val="00157BB1"/>
    <w:rsid w:val="00157D61"/>
    <w:rsid w:val="001602D0"/>
    <w:rsid w:val="00160498"/>
    <w:rsid w:val="00160D0B"/>
    <w:rsid w:val="001613D2"/>
    <w:rsid w:val="001618EE"/>
    <w:rsid w:val="00161A0C"/>
    <w:rsid w:val="00161EA4"/>
    <w:rsid w:val="00162130"/>
    <w:rsid w:val="001628B1"/>
    <w:rsid w:val="00162DAB"/>
    <w:rsid w:val="00162FDE"/>
    <w:rsid w:val="0016387A"/>
    <w:rsid w:val="001639B6"/>
    <w:rsid w:val="00163B5A"/>
    <w:rsid w:val="00163C1B"/>
    <w:rsid w:val="00163C21"/>
    <w:rsid w:val="00164081"/>
    <w:rsid w:val="001646A9"/>
    <w:rsid w:val="00164E46"/>
    <w:rsid w:val="00164E53"/>
    <w:rsid w:val="001654E1"/>
    <w:rsid w:val="0016554D"/>
    <w:rsid w:val="00165B29"/>
    <w:rsid w:val="00165BB8"/>
    <w:rsid w:val="00165E4B"/>
    <w:rsid w:val="001665C8"/>
    <w:rsid w:val="00166D2C"/>
    <w:rsid w:val="001670B2"/>
    <w:rsid w:val="00167503"/>
    <w:rsid w:val="00167781"/>
    <w:rsid w:val="00167836"/>
    <w:rsid w:val="00167F7A"/>
    <w:rsid w:val="001703D0"/>
    <w:rsid w:val="0017064B"/>
    <w:rsid w:val="001706C8"/>
    <w:rsid w:val="00170854"/>
    <w:rsid w:val="00170A77"/>
    <w:rsid w:val="00170CAC"/>
    <w:rsid w:val="00170CF4"/>
    <w:rsid w:val="00171332"/>
    <w:rsid w:val="0017199F"/>
    <w:rsid w:val="00171C58"/>
    <w:rsid w:val="00171DA8"/>
    <w:rsid w:val="001721B5"/>
    <w:rsid w:val="00172804"/>
    <w:rsid w:val="00172999"/>
    <w:rsid w:val="00172E80"/>
    <w:rsid w:val="00172FC4"/>
    <w:rsid w:val="00173690"/>
    <w:rsid w:val="00173C39"/>
    <w:rsid w:val="001741D1"/>
    <w:rsid w:val="001743D4"/>
    <w:rsid w:val="0017466A"/>
    <w:rsid w:val="00174921"/>
    <w:rsid w:val="00174A68"/>
    <w:rsid w:val="00174BA8"/>
    <w:rsid w:val="00175499"/>
    <w:rsid w:val="00175522"/>
    <w:rsid w:val="001758BF"/>
    <w:rsid w:val="001765E4"/>
    <w:rsid w:val="001766B5"/>
    <w:rsid w:val="00176A04"/>
    <w:rsid w:val="00176E33"/>
    <w:rsid w:val="00176F23"/>
    <w:rsid w:val="00177117"/>
    <w:rsid w:val="00177256"/>
    <w:rsid w:val="00177470"/>
    <w:rsid w:val="001779F0"/>
    <w:rsid w:val="00177CFD"/>
    <w:rsid w:val="00177E7B"/>
    <w:rsid w:val="001800C1"/>
    <w:rsid w:val="00180AB1"/>
    <w:rsid w:val="00180ED4"/>
    <w:rsid w:val="001810C0"/>
    <w:rsid w:val="00181114"/>
    <w:rsid w:val="0018133A"/>
    <w:rsid w:val="00181853"/>
    <w:rsid w:val="00181A21"/>
    <w:rsid w:val="00181FF0"/>
    <w:rsid w:val="00182406"/>
    <w:rsid w:val="00182B97"/>
    <w:rsid w:val="0018435D"/>
    <w:rsid w:val="001843BB"/>
    <w:rsid w:val="001847D5"/>
    <w:rsid w:val="0018558D"/>
    <w:rsid w:val="00185618"/>
    <w:rsid w:val="00185AE5"/>
    <w:rsid w:val="00185D59"/>
    <w:rsid w:val="00185FBD"/>
    <w:rsid w:val="0018663A"/>
    <w:rsid w:val="001869A1"/>
    <w:rsid w:val="00186E51"/>
    <w:rsid w:val="00186ED5"/>
    <w:rsid w:val="00187114"/>
    <w:rsid w:val="0018759F"/>
    <w:rsid w:val="001900D1"/>
    <w:rsid w:val="00190315"/>
    <w:rsid w:val="00191667"/>
    <w:rsid w:val="0019189C"/>
    <w:rsid w:val="00191B12"/>
    <w:rsid w:val="001926A7"/>
    <w:rsid w:val="00192988"/>
    <w:rsid w:val="00192AFC"/>
    <w:rsid w:val="00192BC4"/>
    <w:rsid w:val="001935A3"/>
    <w:rsid w:val="00193E61"/>
    <w:rsid w:val="00194248"/>
    <w:rsid w:val="001950CB"/>
    <w:rsid w:val="00195836"/>
    <w:rsid w:val="00195DA2"/>
    <w:rsid w:val="00195E71"/>
    <w:rsid w:val="00195F62"/>
    <w:rsid w:val="0019690E"/>
    <w:rsid w:val="00196FA4"/>
    <w:rsid w:val="001974B6"/>
    <w:rsid w:val="00197911"/>
    <w:rsid w:val="00197D0E"/>
    <w:rsid w:val="00197D27"/>
    <w:rsid w:val="001A0502"/>
    <w:rsid w:val="001A0577"/>
    <w:rsid w:val="001A0E2A"/>
    <w:rsid w:val="001A10AD"/>
    <w:rsid w:val="001A1226"/>
    <w:rsid w:val="001A127A"/>
    <w:rsid w:val="001A12E3"/>
    <w:rsid w:val="001A13FF"/>
    <w:rsid w:val="001A142D"/>
    <w:rsid w:val="001A1BCA"/>
    <w:rsid w:val="001A2027"/>
    <w:rsid w:val="001A2219"/>
    <w:rsid w:val="001A2273"/>
    <w:rsid w:val="001A2363"/>
    <w:rsid w:val="001A2CF2"/>
    <w:rsid w:val="001A30DB"/>
    <w:rsid w:val="001A33F2"/>
    <w:rsid w:val="001A34B3"/>
    <w:rsid w:val="001A38BC"/>
    <w:rsid w:val="001A3EE1"/>
    <w:rsid w:val="001A4705"/>
    <w:rsid w:val="001A56C5"/>
    <w:rsid w:val="001A5758"/>
    <w:rsid w:val="001A6D28"/>
    <w:rsid w:val="001A6E35"/>
    <w:rsid w:val="001A703B"/>
    <w:rsid w:val="001A70DB"/>
    <w:rsid w:val="001A7349"/>
    <w:rsid w:val="001A75FE"/>
    <w:rsid w:val="001A7C79"/>
    <w:rsid w:val="001A7DBC"/>
    <w:rsid w:val="001A7F19"/>
    <w:rsid w:val="001B013D"/>
    <w:rsid w:val="001B0268"/>
    <w:rsid w:val="001B038B"/>
    <w:rsid w:val="001B052C"/>
    <w:rsid w:val="001B05C9"/>
    <w:rsid w:val="001B0807"/>
    <w:rsid w:val="001B1C1D"/>
    <w:rsid w:val="001B1DFF"/>
    <w:rsid w:val="001B1F14"/>
    <w:rsid w:val="001B2687"/>
    <w:rsid w:val="001B27E6"/>
    <w:rsid w:val="001B281E"/>
    <w:rsid w:val="001B28BA"/>
    <w:rsid w:val="001B2A0E"/>
    <w:rsid w:val="001B2A5C"/>
    <w:rsid w:val="001B2C7E"/>
    <w:rsid w:val="001B2ECC"/>
    <w:rsid w:val="001B4698"/>
    <w:rsid w:val="001B46EF"/>
    <w:rsid w:val="001B4704"/>
    <w:rsid w:val="001B4BC1"/>
    <w:rsid w:val="001B4F9B"/>
    <w:rsid w:val="001B533B"/>
    <w:rsid w:val="001B53A8"/>
    <w:rsid w:val="001B5848"/>
    <w:rsid w:val="001B5F77"/>
    <w:rsid w:val="001B61C3"/>
    <w:rsid w:val="001B625B"/>
    <w:rsid w:val="001B63E4"/>
    <w:rsid w:val="001B6799"/>
    <w:rsid w:val="001B742B"/>
    <w:rsid w:val="001B7D36"/>
    <w:rsid w:val="001C13FB"/>
    <w:rsid w:val="001C1ADD"/>
    <w:rsid w:val="001C2885"/>
    <w:rsid w:val="001C2BA0"/>
    <w:rsid w:val="001C325B"/>
    <w:rsid w:val="001C39FA"/>
    <w:rsid w:val="001C452D"/>
    <w:rsid w:val="001C4838"/>
    <w:rsid w:val="001C4975"/>
    <w:rsid w:val="001C52AB"/>
    <w:rsid w:val="001C5410"/>
    <w:rsid w:val="001C5C41"/>
    <w:rsid w:val="001C5FA9"/>
    <w:rsid w:val="001C608F"/>
    <w:rsid w:val="001C6504"/>
    <w:rsid w:val="001C6511"/>
    <w:rsid w:val="001C667D"/>
    <w:rsid w:val="001C6C16"/>
    <w:rsid w:val="001C745A"/>
    <w:rsid w:val="001C7540"/>
    <w:rsid w:val="001C790E"/>
    <w:rsid w:val="001C7B9A"/>
    <w:rsid w:val="001C7C7B"/>
    <w:rsid w:val="001D00B3"/>
    <w:rsid w:val="001D0A5B"/>
    <w:rsid w:val="001D0CFC"/>
    <w:rsid w:val="001D0E67"/>
    <w:rsid w:val="001D1219"/>
    <w:rsid w:val="001D17C4"/>
    <w:rsid w:val="001D1DEA"/>
    <w:rsid w:val="001D216C"/>
    <w:rsid w:val="001D2E09"/>
    <w:rsid w:val="001D302F"/>
    <w:rsid w:val="001D3672"/>
    <w:rsid w:val="001D36D1"/>
    <w:rsid w:val="001D39C5"/>
    <w:rsid w:val="001D3AD9"/>
    <w:rsid w:val="001D42C9"/>
    <w:rsid w:val="001D4832"/>
    <w:rsid w:val="001D4CB2"/>
    <w:rsid w:val="001D5569"/>
    <w:rsid w:val="001D5C10"/>
    <w:rsid w:val="001D5EF2"/>
    <w:rsid w:val="001D5F3D"/>
    <w:rsid w:val="001D5F88"/>
    <w:rsid w:val="001D5FFD"/>
    <w:rsid w:val="001D62B7"/>
    <w:rsid w:val="001D6F6C"/>
    <w:rsid w:val="001D7851"/>
    <w:rsid w:val="001D7A52"/>
    <w:rsid w:val="001E0673"/>
    <w:rsid w:val="001E0741"/>
    <w:rsid w:val="001E0E6E"/>
    <w:rsid w:val="001E101A"/>
    <w:rsid w:val="001E137D"/>
    <w:rsid w:val="001E15CE"/>
    <w:rsid w:val="001E1755"/>
    <w:rsid w:val="001E1B71"/>
    <w:rsid w:val="001E21BC"/>
    <w:rsid w:val="001E239F"/>
    <w:rsid w:val="001E2AD1"/>
    <w:rsid w:val="001E2F0C"/>
    <w:rsid w:val="001E3E02"/>
    <w:rsid w:val="001E4182"/>
    <w:rsid w:val="001E46EE"/>
    <w:rsid w:val="001E494D"/>
    <w:rsid w:val="001E5497"/>
    <w:rsid w:val="001E5B08"/>
    <w:rsid w:val="001E5B87"/>
    <w:rsid w:val="001E70E8"/>
    <w:rsid w:val="001E72EF"/>
    <w:rsid w:val="001E7A1F"/>
    <w:rsid w:val="001E7D57"/>
    <w:rsid w:val="001E7E32"/>
    <w:rsid w:val="001F02D9"/>
    <w:rsid w:val="001F02DF"/>
    <w:rsid w:val="001F05B4"/>
    <w:rsid w:val="001F06FB"/>
    <w:rsid w:val="001F0EB3"/>
    <w:rsid w:val="001F1C03"/>
    <w:rsid w:val="001F20FB"/>
    <w:rsid w:val="001F2376"/>
    <w:rsid w:val="001F2617"/>
    <w:rsid w:val="001F2E55"/>
    <w:rsid w:val="001F300B"/>
    <w:rsid w:val="001F33B6"/>
    <w:rsid w:val="001F36FB"/>
    <w:rsid w:val="001F42F8"/>
    <w:rsid w:val="001F4D0C"/>
    <w:rsid w:val="001F4D32"/>
    <w:rsid w:val="001F5019"/>
    <w:rsid w:val="001F580C"/>
    <w:rsid w:val="001F59E8"/>
    <w:rsid w:val="001F5A8D"/>
    <w:rsid w:val="001F5CD7"/>
    <w:rsid w:val="001F5FFE"/>
    <w:rsid w:val="001F6040"/>
    <w:rsid w:val="001F62A6"/>
    <w:rsid w:val="001F675C"/>
    <w:rsid w:val="001F71A2"/>
    <w:rsid w:val="001F7499"/>
    <w:rsid w:val="001F7DF6"/>
    <w:rsid w:val="00200B1C"/>
    <w:rsid w:val="00200CB3"/>
    <w:rsid w:val="00201029"/>
    <w:rsid w:val="002016D5"/>
    <w:rsid w:val="0020209D"/>
    <w:rsid w:val="00202156"/>
    <w:rsid w:val="002021DF"/>
    <w:rsid w:val="00202776"/>
    <w:rsid w:val="00202BBD"/>
    <w:rsid w:val="002030CC"/>
    <w:rsid w:val="0020322A"/>
    <w:rsid w:val="002036FD"/>
    <w:rsid w:val="00203A77"/>
    <w:rsid w:val="00203E10"/>
    <w:rsid w:val="00203F69"/>
    <w:rsid w:val="002048EC"/>
    <w:rsid w:val="00204E9D"/>
    <w:rsid w:val="00205EB5"/>
    <w:rsid w:val="00205FC8"/>
    <w:rsid w:val="00205FFE"/>
    <w:rsid w:val="00206058"/>
    <w:rsid w:val="002061AA"/>
    <w:rsid w:val="00206288"/>
    <w:rsid w:val="00206731"/>
    <w:rsid w:val="002068B4"/>
    <w:rsid w:val="00207325"/>
    <w:rsid w:val="00207944"/>
    <w:rsid w:val="002079B3"/>
    <w:rsid w:val="00210120"/>
    <w:rsid w:val="002107D2"/>
    <w:rsid w:val="00210F04"/>
    <w:rsid w:val="002111A3"/>
    <w:rsid w:val="0021132D"/>
    <w:rsid w:val="00211713"/>
    <w:rsid w:val="00211F0B"/>
    <w:rsid w:val="00212D1C"/>
    <w:rsid w:val="00213034"/>
    <w:rsid w:val="0021339F"/>
    <w:rsid w:val="002135D4"/>
    <w:rsid w:val="00213C6D"/>
    <w:rsid w:val="00213F56"/>
    <w:rsid w:val="00214710"/>
    <w:rsid w:val="00215168"/>
    <w:rsid w:val="002152F0"/>
    <w:rsid w:val="0021545A"/>
    <w:rsid w:val="0021636C"/>
    <w:rsid w:val="00216382"/>
    <w:rsid w:val="002163B3"/>
    <w:rsid w:val="0021640F"/>
    <w:rsid w:val="002165E6"/>
    <w:rsid w:val="00216E8A"/>
    <w:rsid w:val="00217031"/>
    <w:rsid w:val="0021765A"/>
    <w:rsid w:val="00217663"/>
    <w:rsid w:val="00217C4D"/>
    <w:rsid w:val="00220745"/>
    <w:rsid w:val="002213E8"/>
    <w:rsid w:val="002217C0"/>
    <w:rsid w:val="00221C79"/>
    <w:rsid w:val="00221FCD"/>
    <w:rsid w:val="002233AC"/>
    <w:rsid w:val="00223C57"/>
    <w:rsid w:val="002242DB"/>
    <w:rsid w:val="002243F1"/>
    <w:rsid w:val="00224797"/>
    <w:rsid w:val="00224B36"/>
    <w:rsid w:val="00224D55"/>
    <w:rsid w:val="00224FF2"/>
    <w:rsid w:val="0022519B"/>
    <w:rsid w:val="00225A5D"/>
    <w:rsid w:val="00225D02"/>
    <w:rsid w:val="00225D85"/>
    <w:rsid w:val="00226747"/>
    <w:rsid w:val="002269B2"/>
    <w:rsid w:val="00226BB1"/>
    <w:rsid w:val="00226E38"/>
    <w:rsid w:val="00227C78"/>
    <w:rsid w:val="00227D21"/>
    <w:rsid w:val="00227F50"/>
    <w:rsid w:val="00230DEE"/>
    <w:rsid w:val="002319BC"/>
    <w:rsid w:val="002323F9"/>
    <w:rsid w:val="002325F5"/>
    <w:rsid w:val="002326F1"/>
    <w:rsid w:val="00232892"/>
    <w:rsid w:val="00232C01"/>
    <w:rsid w:val="00233430"/>
    <w:rsid w:val="00233511"/>
    <w:rsid w:val="002336BC"/>
    <w:rsid w:val="00233B09"/>
    <w:rsid w:val="00233DB3"/>
    <w:rsid w:val="002357C9"/>
    <w:rsid w:val="00236611"/>
    <w:rsid w:val="00236650"/>
    <w:rsid w:val="0023673F"/>
    <w:rsid w:val="00236D8F"/>
    <w:rsid w:val="00237992"/>
    <w:rsid w:val="00237D00"/>
    <w:rsid w:val="002402CB"/>
    <w:rsid w:val="0024037E"/>
    <w:rsid w:val="00240691"/>
    <w:rsid w:val="00240A23"/>
    <w:rsid w:val="00240A24"/>
    <w:rsid w:val="00241B0B"/>
    <w:rsid w:val="00241C58"/>
    <w:rsid w:val="00241CE7"/>
    <w:rsid w:val="00241E48"/>
    <w:rsid w:val="002420E0"/>
    <w:rsid w:val="002428D6"/>
    <w:rsid w:val="00242D58"/>
    <w:rsid w:val="00243324"/>
    <w:rsid w:val="0024375E"/>
    <w:rsid w:val="00243C35"/>
    <w:rsid w:val="00243DB7"/>
    <w:rsid w:val="002442B4"/>
    <w:rsid w:val="0024450C"/>
    <w:rsid w:val="00244F27"/>
    <w:rsid w:val="00245AE2"/>
    <w:rsid w:val="00245D8D"/>
    <w:rsid w:val="00245DC6"/>
    <w:rsid w:val="002464FC"/>
    <w:rsid w:val="00246725"/>
    <w:rsid w:val="0024696F"/>
    <w:rsid w:val="00247383"/>
    <w:rsid w:val="002473ED"/>
    <w:rsid w:val="00247509"/>
    <w:rsid w:val="00247EC2"/>
    <w:rsid w:val="00247FD5"/>
    <w:rsid w:val="00250159"/>
    <w:rsid w:val="0025020B"/>
    <w:rsid w:val="002504A5"/>
    <w:rsid w:val="00250A08"/>
    <w:rsid w:val="00250A24"/>
    <w:rsid w:val="00250A4B"/>
    <w:rsid w:val="00250F68"/>
    <w:rsid w:val="002511DC"/>
    <w:rsid w:val="00251641"/>
    <w:rsid w:val="00251695"/>
    <w:rsid w:val="00251EEA"/>
    <w:rsid w:val="0025266D"/>
    <w:rsid w:val="00252848"/>
    <w:rsid w:val="002529DA"/>
    <w:rsid w:val="00252A69"/>
    <w:rsid w:val="002534E3"/>
    <w:rsid w:val="00253808"/>
    <w:rsid w:val="00253AFF"/>
    <w:rsid w:val="00253F53"/>
    <w:rsid w:val="002540A6"/>
    <w:rsid w:val="002544EA"/>
    <w:rsid w:val="00254567"/>
    <w:rsid w:val="00254688"/>
    <w:rsid w:val="00254B3D"/>
    <w:rsid w:val="00255C5C"/>
    <w:rsid w:val="00255F37"/>
    <w:rsid w:val="002560E7"/>
    <w:rsid w:val="00256684"/>
    <w:rsid w:val="00256869"/>
    <w:rsid w:val="00257161"/>
    <w:rsid w:val="0025774C"/>
    <w:rsid w:val="00257A31"/>
    <w:rsid w:val="00257EDA"/>
    <w:rsid w:val="002602C5"/>
    <w:rsid w:val="002606C8"/>
    <w:rsid w:val="00260B02"/>
    <w:rsid w:val="00260B2C"/>
    <w:rsid w:val="00260C91"/>
    <w:rsid w:val="00260CB4"/>
    <w:rsid w:val="00260D97"/>
    <w:rsid w:val="00260FBA"/>
    <w:rsid w:val="00261EE9"/>
    <w:rsid w:val="002621FB"/>
    <w:rsid w:val="00262529"/>
    <w:rsid w:val="002625FA"/>
    <w:rsid w:val="002629C9"/>
    <w:rsid w:val="00262B8F"/>
    <w:rsid w:val="00262BD4"/>
    <w:rsid w:val="0026310F"/>
    <w:rsid w:val="00263150"/>
    <w:rsid w:val="00263337"/>
    <w:rsid w:val="00263384"/>
    <w:rsid w:val="00263388"/>
    <w:rsid w:val="002650F9"/>
    <w:rsid w:val="0026515A"/>
    <w:rsid w:val="002654A7"/>
    <w:rsid w:val="0026590B"/>
    <w:rsid w:val="002673CC"/>
    <w:rsid w:val="002675DE"/>
    <w:rsid w:val="002675E0"/>
    <w:rsid w:val="002676C9"/>
    <w:rsid w:val="0026790D"/>
    <w:rsid w:val="00267F0C"/>
    <w:rsid w:val="00267F9E"/>
    <w:rsid w:val="00270050"/>
    <w:rsid w:val="00270332"/>
    <w:rsid w:val="00271950"/>
    <w:rsid w:val="00271D07"/>
    <w:rsid w:val="00271DE7"/>
    <w:rsid w:val="00271EBD"/>
    <w:rsid w:val="0027238B"/>
    <w:rsid w:val="00272809"/>
    <w:rsid w:val="00272AE2"/>
    <w:rsid w:val="00272CE2"/>
    <w:rsid w:val="00272F66"/>
    <w:rsid w:val="00273117"/>
    <w:rsid w:val="0027365E"/>
    <w:rsid w:val="002736D3"/>
    <w:rsid w:val="00273E88"/>
    <w:rsid w:val="0027473B"/>
    <w:rsid w:val="0027487A"/>
    <w:rsid w:val="00274A17"/>
    <w:rsid w:val="00274A7D"/>
    <w:rsid w:val="00275200"/>
    <w:rsid w:val="002756F3"/>
    <w:rsid w:val="00275A35"/>
    <w:rsid w:val="00275C42"/>
    <w:rsid w:val="00275E0C"/>
    <w:rsid w:val="00275FBB"/>
    <w:rsid w:val="00276243"/>
    <w:rsid w:val="00277158"/>
    <w:rsid w:val="00277339"/>
    <w:rsid w:val="00277579"/>
    <w:rsid w:val="00277CF1"/>
    <w:rsid w:val="00280398"/>
    <w:rsid w:val="00280689"/>
    <w:rsid w:val="00280A6A"/>
    <w:rsid w:val="00280F6B"/>
    <w:rsid w:val="002821E9"/>
    <w:rsid w:val="0028228F"/>
    <w:rsid w:val="00282553"/>
    <w:rsid w:val="00282785"/>
    <w:rsid w:val="00283222"/>
    <w:rsid w:val="00283477"/>
    <w:rsid w:val="0028420E"/>
    <w:rsid w:val="002843B9"/>
    <w:rsid w:val="0028566E"/>
    <w:rsid w:val="0028661E"/>
    <w:rsid w:val="002868F2"/>
    <w:rsid w:val="002874F2"/>
    <w:rsid w:val="0028751A"/>
    <w:rsid w:val="0028791B"/>
    <w:rsid w:val="00287E67"/>
    <w:rsid w:val="002900DB"/>
    <w:rsid w:val="00290AB8"/>
    <w:rsid w:val="00290C82"/>
    <w:rsid w:val="00290D01"/>
    <w:rsid w:val="00291700"/>
    <w:rsid w:val="00291F52"/>
    <w:rsid w:val="00292554"/>
    <w:rsid w:val="0029289C"/>
    <w:rsid w:val="00292ED2"/>
    <w:rsid w:val="00292EFA"/>
    <w:rsid w:val="002931E4"/>
    <w:rsid w:val="00293558"/>
    <w:rsid w:val="00293676"/>
    <w:rsid w:val="0029372D"/>
    <w:rsid w:val="0029391A"/>
    <w:rsid w:val="00293BE1"/>
    <w:rsid w:val="00293F42"/>
    <w:rsid w:val="002942E5"/>
    <w:rsid w:val="00294312"/>
    <w:rsid w:val="00294A7E"/>
    <w:rsid w:val="00294C66"/>
    <w:rsid w:val="00295313"/>
    <w:rsid w:val="00295375"/>
    <w:rsid w:val="00295838"/>
    <w:rsid w:val="00295F7D"/>
    <w:rsid w:val="00296314"/>
    <w:rsid w:val="002963A0"/>
    <w:rsid w:val="002967CB"/>
    <w:rsid w:val="002967EA"/>
    <w:rsid w:val="00297547"/>
    <w:rsid w:val="0029771F"/>
    <w:rsid w:val="0029773D"/>
    <w:rsid w:val="00297D30"/>
    <w:rsid w:val="00297E7D"/>
    <w:rsid w:val="002A0B9E"/>
    <w:rsid w:val="002A1914"/>
    <w:rsid w:val="002A1942"/>
    <w:rsid w:val="002A1C2B"/>
    <w:rsid w:val="002A1CB1"/>
    <w:rsid w:val="002A2932"/>
    <w:rsid w:val="002A2DEA"/>
    <w:rsid w:val="002A358D"/>
    <w:rsid w:val="002A35BF"/>
    <w:rsid w:val="002A3B4C"/>
    <w:rsid w:val="002A3EBD"/>
    <w:rsid w:val="002A41F0"/>
    <w:rsid w:val="002A456C"/>
    <w:rsid w:val="002A4B21"/>
    <w:rsid w:val="002A4B85"/>
    <w:rsid w:val="002A4BE1"/>
    <w:rsid w:val="002A5263"/>
    <w:rsid w:val="002A5549"/>
    <w:rsid w:val="002A5FF6"/>
    <w:rsid w:val="002A617E"/>
    <w:rsid w:val="002A63CC"/>
    <w:rsid w:val="002A653A"/>
    <w:rsid w:val="002A6814"/>
    <w:rsid w:val="002A7452"/>
    <w:rsid w:val="002A7522"/>
    <w:rsid w:val="002A7D39"/>
    <w:rsid w:val="002B0556"/>
    <w:rsid w:val="002B07FB"/>
    <w:rsid w:val="002B098B"/>
    <w:rsid w:val="002B0BE9"/>
    <w:rsid w:val="002B0C9D"/>
    <w:rsid w:val="002B0CBA"/>
    <w:rsid w:val="002B16AD"/>
    <w:rsid w:val="002B2F95"/>
    <w:rsid w:val="002B308E"/>
    <w:rsid w:val="002B30DD"/>
    <w:rsid w:val="002B3147"/>
    <w:rsid w:val="002B3512"/>
    <w:rsid w:val="002B361E"/>
    <w:rsid w:val="002B4A67"/>
    <w:rsid w:val="002B4FEA"/>
    <w:rsid w:val="002B5366"/>
    <w:rsid w:val="002B59BD"/>
    <w:rsid w:val="002B63DD"/>
    <w:rsid w:val="002B68D3"/>
    <w:rsid w:val="002B69E2"/>
    <w:rsid w:val="002B6AD4"/>
    <w:rsid w:val="002B6B0C"/>
    <w:rsid w:val="002B6DD0"/>
    <w:rsid w:val="002B6ED7"/>
    <w:rsid w:val="002B6EDF"/>
    <w:rsid w:val="002B7083"/>
    <w:rsid w:val="002B71A0"/>
    <w:rsid w:val="002B727D"/>
    <w:rsid w:val="002B72D2"/>
    <w:rsid w:val="002B789B"/>
    <w:rsid w:val="002C088E"/>
    <w:rsid w:val="002C0BD4"/>
    <w:rsid w:val="002C129F"/>
    <w:rsid w:val="002C1660"/>
    <w:rsid w:val="002C1CEB"/>
    <w:rsid w:val="002C1F3F"/>
    <w:rsid w:val="002C21DD"/>
    <w:rsid w:val="002C2544"/>
    <w:rsid w:val="002C2A95"/>
    <w:rsid w:val="002C3098"/>
    <w:rsid w:val="002C3126"/>
    <w:rsid w:val="002C31A8"/>
    <w:rsid w:val="002C32E3"/>
    <w:rsid w:val="002C339C"/>
    <w:rsid w:val="002C36DF"/>
    <w:rsid w:val="002C3C33"/>
    <w:rsid w:val="002C4387"/>
    <w:rsid w:val="002C4506"/>
    <w:rsid w:val="002C45AE"/>
    <w:rsid w:val="002C509D"/>
    <w:rsid w:val="002C537C"/>
    <w:rsid w:val="002C5629"/>
    <w:rsid w:val="002C5ABE"/>
    <w:rsid w:val="002C5E0C"/>
    <w:rsid w:val="002C5E7D"/>
    <w:rsid w:val="002C5F1F"/>
    <w:rsid w:val="002C6057"/>
    <w:rsid w:val="002C6444"/>
    <w:rsid w:val="002C6450"/>
    <w:rsid w:val="002C64B0"/>
    <w:rsid w:val="002C70CE"/>
    <w:rsid w:val="002C7425"/>
    <w:rsid w:val="002C7656"/>
    <w:rsid w:val="002C7BFC"/>
    <w:rsid w:val="002C7EE4"/>
    <w:rsid w:val="002D00FA"/>
    <w:rsid w:val="002D104A"/>
    <w:rsid w:val="002D16BD"/>
    <w:rsid w:val="002D1918"/>
    <w:rsid w:val="002D1949"/>
    <w:rsid w:val="002D1A6A"/>
    <w:rsid w:val="002D1F52"/>
    <w:rsid w:val="002D2410"/>
    <w:rsid w:val="002D29F3"/>
    <w:rsid w:val="002D2A6C"/>
    <w:rsid w:val="002D2B0B"/>
    <w:rsid w:val="002D3425"/>
    <w:rsid w:val="002D3B0E"/>
    <w:rsid w:val="002D3C97"/>
    <w:rsid w:val="002D4083"/>
    <w:rsid w:val="002D5394"/>
    <w:rsid w:val="002D576B"/>
    <w:rsid w:val="002D5795"/>
    <w:rsid w:val="002D5D69"/>
    <w:rsid w:val="002D63C0"/>
    <w:rsid w:val="002D6807"/>
    <w:rsid w:val="002D73B3"/>
    <w:rsid w:val="002D7B80"/>
    <w:rsid w:val="002E0601"/>
    <w:rsid w:val="002E0B51"/>
    <w:rsid w:val="002E17A2"/>
    <w:rsid w:val="002E1DB0"/>
    <w:rsid w:val="002E1FD5"/>
    <w:rsid w:val="002E24B7"/>
    <w:rsid w:val="002E258C"/>
    <w:rsid w:val="002E3945"/>
    <w:rsid w:val="002E426B"/>
    <w:rsid w:val="002E447A"/>
    <w:rsid w:val="002E4CF3"/>
    <w:rsid w:val="002E4E40"/>
    <w:rsid w:val="002E5419"/>
    <w:rsid w:val="002E56F3"/>
    <w:rsid w:val="002E57B8"/>
    <w:rsid w:val="002E5E0E"/>
    <w:rsid w:val="002E5E94"/>
    <w:rsid w:val="002E5EB3"/>
    <w:rsid w:val="002E62FF"/>
    <w:rsid w:val="002E714D"/>
    <w:rsid w:val="002E7814"/>
    <w:rsid w:val="002F0452"/>
    <w:rsid w:val="002F101A"/>
    <w:rsid w:val="002F1112"/>
    <w:rsid w:val="002F1585"/>
    <w:rsid w:val="002F15EC"/>
    <w:rsid w:val="002F1A43"/>
    <w:rsid w:val="002F1AB2"/>
    <w:rsid w:val="002F214A"/>
    <w:rsid w:val="002F2172"/>
    <w:rsid w:val="002F21AA"/>
    <w:rsid w:val="002F22C8"/>
    <w:rsid w:val="002F2930"/>
    <w:rsid w:val="002F2E7A"/>
    <w:rsid w:val="002F35FE"/>
    <w:rsid w:val="002F3F4C"/>
    <w:rsid w:val="002F402A"/>
    <w:rsid w:val="002F443C"/>
    <w:rsid w:val="002F44EC"/>
    <w:rsid w:val="002F4798"/>
    <w:rsid w:val="002F4AE6"/>
    <w:rsid w:val="002F506F"/>
    <w:rsid w:val="002F6C82"/>
    <w:rsid w:val="002F6C96"/>
    <w:rsid w:val="002F70F3"/>
    <w:rsid w:val="002F762B"/>
    <w:rsid w:val="0030016C"/>
    <w:rsid w:val="0030104E"/>
    <w:rsid w:val="00301806"/>
    <w:rsid w:val="00301880"/>
    <w:rsid w:val="00301FF8"/>
    <w:rsid w:val="00302199"/>
    <w:rsid w:val="0030248B"/>
    <w:rsid w:val="00302919"/>
    <w:rsid w:val="00302F05"/>
    <w:rsid w:val="003033A1"/>
    <w:rsid w:val="0030371D"/>
    <w:rsid w:val="003037D2"/>
    <w:rsid w:val="00303955"/>
    <w:rsid w:val="003039AF"/>
    <w:rsid w:val="00303A9A"/>
    <w:rsid w:val="003040B9"/>
    <w:rsid w:val="003040F4"/>
    <w:rsid w:val="00304270"/>
    <w:rsid w:val="003043D3"/>
    <w:rsid w:val="003044BC"/>
    <w:rsid w:val="003045AD"/>
    <w:rsid w:val="00304724"/>
    <w:rsid w:val="003047B8"/>
    <w:rsid w:val="00304B00"/>
    <w:rsid w:val="00305475"/>
    <w:rsid w:val="00305B26"/>
    <w:rsid w:val="00306099"/>
    <w:rsid w:val="003060BD"/>
    <w:rsid w:val="0030642C"/>
    <w:rsid w:val="00306DCC"/>
    <w:rsid w:val="00306E3D"/>
    <w:rsid w:val="003079CD"/>
    <w:rsid w:val="003101A3"/>
    <w:rsid w:val="003102C8"/>
    <w:rsid w:val="00310E7F"/>
    <w:rsid w:val="00311229"/>
    <w:rsid w:val="00311509"/>
    <w:rsid w:val="00311811"/>
    <w:rsid w:val="00311982"/>
    <w:rsid w:val="00312488"/>
    <w:rsid w:val="0031248D"/>
    <w:rsid w:val="003138E4"/>
    <w:rsid w:val="00313A3D"/>
    <w:rsid w:val="00313E8F"/>
    <w:rsid w:val="00314397"/>
    <w:rsid w:val="00314610"/>
    <w:rsid w:val="003146EB"/>
    <w:rsid w:val="003148BF"/>
    <w:rsid w:val="00314C8F"/>
    <w:rsid w:val="00314E06"/>
    <w:rsid w:val="00314F87"/>
    <w:rsid w:val="00315072"/>
    <w:rsid w:val="00315717"/>
    <w:rsid w:val="00315D76"/>
    <w:rsid w:val="003165E7"/>
    <w:rsid w:val="003166F6"/>
    <w:rsid w:val="00316ACC"/>
    <w:rsid w:val="00316F9B"/>
    <w:rsid w:val="00317075"/>
    <w:rsid w:val="0031722D"/>
    <w:rsid w:val="003178E6"/>
    <w:rsid w:val="00320B52"/>
    <w:rsid w:val="00320F09"/>
    <w:rsid w:val="003218A5"/>
    <w:rsid w:val="00321A53"/>
    <w:rsid w:val="00321D22"/>
    <w:rsid w:val="00322100"/>
    <w:rsid w:val="003222A9"/>
    <w:rsid w:val="00322323"/>
    <w:rsid w:val="00322479"/>
    <w:rsid w:val="00322571"/>
    <w:rsid w:val="0032271B"/>
    <w:rsid w:val="003227D3"/>
    <w:rsid w:val="00322E46"/>
    <w:rsid w:val="0032302B"/>
    <w:rsid w:val="00323090"/>
    <w:rsid w:val="0032331A"/>
    <w:rsid w:val="0032382E"/>
    <w:rsid w:val="003239AF"/>
    <w:rsid w:val="00323CDC"/>
    <w:rsid w:val="00324125"/>
    <w:rsid w:val="00324150"/>
    <w:rsid w:val="0032434F"/>
    <w:rsid w:val="003244F2"/>
    <w:rsid w:val="003249E8"/>
    <w:rsid w:val="0032534D"/>
    <w:rsid w:val="00326442"/>
    <w:rsid w:val="0032663B"/>
    <w:rsid w:val="00326645"/>
    <w:rsid w:val="00326C0E"/>
    <w:rsid w:val="00326DB0"/>
    <w:rsid w:val="00326E83"/>
    <w:rsid w:val="00327805"/>
    <w:rsid w:val="0033056B"/>
    <w:rsid w:val="003306AE"/>
    <w:rsid w:val="003309FC"/>
    <w:rsid w:val="003316D9"/>
    <w:rsid w:val="00331783"/>
    <w:rsid w:val="00331BA4"/>
    <w:rsid w:val="00331DAB"/>
    <w:rsid w:val="00332461"/>
    <w:rsid w:val="003324CF"/>
    <w:rsid w:val="0033296B"/>
    <w:rsid w:val="003330B2"/>
    <w:rsid w:val="0033323B"/>
    <w:rsid w:val="0033341E"/>
    <w:rsid w:val="00333667"/>
    <w:rsid w:val="00333B3A"/>
    <w:rsid w:val="0033427E"/>
    <w:rsid w:val="00334C35"/>
    <w:rsid w:val="00334F53"/>
    <w:rsid w:val="003353CC"/>
    <w:rsid w:val="00335FB2"/>
    <w:rsid w:val="00335FF6"/>
    <w:rsid w:val="00336937"/>
    <w:rsid w:val="00337BBF"/>
    <w:rsid w:val="00337E73"/>
    <w:rsid w:val="00337E78"/>
    <w:rsid w:val="00337F7C"/>
    <w:rsid w:val="003403A9"/>
    <w:rsid w:val="0034046B"/>
    <w:rsid w:val="003414FA"/>
    <w:rsid w:val="003416B8"/>
    <w:rsid w:val="00341773"/>
    <w:rsid w:val="00341848"/>
    <w:rsid w:val="00341B4F"/>
    <w:rsid w:val="00341C08"/>
    <w:rsid w:val="00342508"/>
    <w:rsid w:val="0034251E"/>
    <w:rsid w:val="003425BD"/>
    <w:rsid w:val="00342AB1"/>
    <w:rsid w:val="003430F5"/>
    <w:rsid w:val="003434C3"/>
    <w:rsid w:val="00343566"/>
    <w:rsid w:val="00343A8B"/>
    <w:rsid w:val="00343DA1"/>
    <w:rsid w:val="003443C6"/>
    <w:rsid w:val="00344D4E"/>
    <w:rsid w:val="00344F43"/>
    <w:rsid w:val="0034546B"/>
    <w:rsid w:val="0034614B"/>
    <w:rsid w:val="0034707D"/>
    <w:rsid w:val="00347382"/>
    <w:rsid w:val="00347807"/>
    <w:rsid w:val="003503B2"/>
    <w:rsid w:val="003503B5"/>
    <w:rsid w:val="003506A9"/>
    <w:rsid w:val="003507AF"/>
    <w:rsid w:val="00350955"/>
    <w:rsid w:val="00350BFC"/>
    <w:rsid w:val="00350D6E"/>
    <w:rsid w:val="00350E0D"/>
    <w:rsid w:val="003510BC"/>
    <w:rsid w:val="003511F2"/>
    <w:rsid w:val="00351CCE"/>
    <w:rsid w:val="00351EA4"/>
    <w:rsid w:val="003526E2"/>
    <w:rsid w:val="003527D6"/>
    <w:rsid w:val="00353056"/>
    <w:rsid w:val="003539DA"/>
    <w:rsid w:val="00353EE0"/>
    <w:rsid w:val="00353F3A"/>
    <w:rsid w:val="003540FC"/>
    <w:rsid w:val="00354445"/>
    <w:rsid w:val="00354E46"/>
    <w:rsid w:val="003550C9"/>
    <w:rsid w:val="003551BC"/>
    <w:rsid w:val="003555A0"/>
    <w:rsid w:val="00355BF1"/>
    <w:rsid w:val="003565FF"/>
    <w:rsid w:val="003568F6"/>
    <w:rsid w:val="00356A8B"/>
    <w:rsid w:val="003574D5"/>
    <w:rsid w:val="00357A75"/>
    <w:rsid w:val="00357F4F"/>
    <w:rsid w:val="00360131"/>
    <w:rsid w:val="003601AF"/>
    <w:rsid w:val="00360CAB"/>
    <w:rsid w:val="00361AC9"/>
    <w:rsid w:val="0036258E"/>
    <w:rsid w:val="00362A9E"/>
    <w:rsid w:val="00362B5D"/>
    <w:rsid w:val="003631A1"/>
    <w:rsid w:val="00363352"/>
    <w:rsid w:val="00363B9D"/>
    <w:rsid w:val="00363E42"/>
    <w:rsid w:val="00364611"/>
    <w:rsid w:val="00364C7F"/>
    <w:rsid w:val="00365042"/>
    <w:rsid w:val="00365650"/>
    <w:rsid w:val="003656CD"/>
    <w:rsid w:val="00365BB6"/>
    <w:rsid w:val="00365F32"/>
    <w:rsid w:val="003664A2"/>
    <w:rsid w:val="003669D0"/>
    <w:rsid w:val="00366A70"/>
    <w:rsid w:val="00366AA3"/>
    <w:rsid w:val="00366C0E"/>
    <w:rsid w:val="00367663"/>
    <w:rsid w:val="003676BA"/>
    <w:rsid w:val="00367F54"/>
    <w:rsid w:val="0037010F"/>
    <w:rsid w:val="00370349"/>
    <w:rsid w:val="00370522"/>
    <w:rsid w:val="00370602"/>
    <w:rsid w:val="00370DBA"/>
    <w:rsid w:val="00370F8E"/>
    <w:rsid w:val="0037153F"/>
    <w:rsid w:val="0037171B"/>
    <w:rsid w:val="00371874"/>
    <w:rsid w:val="00372198"/>
    <w:rsid w:val="003728F1"/>
    <w:rsid w:val="0037290B"/>
    <w:rsid w:val="00372B26"/>
    <w:rsid w:val="00372BF2"/>
    <w:rsid w:val="00372C50"/>
    <w:rsid w:val="00373206"/>
    <w:rsid w:val="00373CB4"/>
    <w:rsid w:val="003741A5"/>
    <w:rsid w:val="00374213"/>
    <w:rsid w:val="00374926"/>
    <w:rsid w:val="00374DDD"/>
    <w:rsid w:val="00374FD5"/>
    <w:rsid w:val="00375441"/>
    <w:rsid w:val="003758BD"/>
    <w:rsid w:val="00376208"/>
    <w:rsid w:val="00376C85"/>
    <w:rsid w:val="00376D47"/>
    <w:rsid w:val="00376ECD"/>
    <w:rsid w:val="003776DD"/>
    <w:rsid w:val="0037789D"/>
    <w:rsid w:val="00377CB3"/>
    <w:rsid w:val="0038003E"/>
    <w:rsid w:val="00381A59"/>
    <w:rsid w:val="00381BA7"/>
    <w:rsid w:val="00381E3E"/>
    <w:rsid w:val="00382DC6"/>
    <w:rsid w:val="00382E81"/>
    <w:rsid w:val="00383644"/>
    <w:rsid w:val="0038401E"/>
    <w:rsid w:val="003841C8"/>
    <w:rsid w:val="00384F59"/>
    <w:rsid w:val="003850BC"/>
    <w:rsid w:val="00385108"/>
    <w:rsid w:val="00385BA2"/>
    <w:rsid w:val="00385D35"/>
    <w:rsid w:val="00385E3D"/>
    <w:rsid w:val="00385E98"/>
    <w:rsid w:val="00386133"/>
    <w:rsid w:val="00386991"/>
    <w:rsid w:val="00386DBA"/>
    <w:rsid w:val="00386F0E"/>
    <w:rsid w:val="00387190"/>
    <w:rsid w:val="0038765F"/>
    <w:rsid w:val="00387A59"/>
    <w:rsid w:val="00387DBD"/>
    <w:rsid w:val="00390ED9"/>
    <w:rsid w:val="003923AE"/>
    <w:rsid w:val="003927F1"/>
    <w:rsid w:val="003929AB"/>
    <w:rsid w:val="00392D9A"/>
    <w:rsid w:val="0039316C"/>
    <w:rsid w:val="003931E6"/>
    <w:rsid w:val="00393AC8"/>
    <w:rsid w:val="00393DCB"/>
    <w:rsid w:val="00393E5C"/>
    <w:rsid w:val="003940E0"/>
    <w:rsid w:val="0039440C"/>
    <w:rsid w:val="00394665"/>
    <w:rsid w:val="003946EF"/>
    <w:rsid w:val="00394BB9"/>
    <w:rsid w:val="00395139"/>
    <w:rsid w:val="003951C4"/>
    <w:rsid w:val="00395B62"/>
    <w:rsid w:val="00395C45"/>
    <w:rsid w:val="00395F12"/>
    <w:rsid w:val="003961A0"/>
    <w:rsid w:val="003961D7"/>
    <w:rsid w:val="003962DE"/>
    <w:rsid w:val="00397D55"/>
    <w:rsid w:val="003A02C9"/>
    <w:rsid w:val="003A0976"/>
    <w:rsid w:val="003A09C6"/>
    <w:rsid w:val="003A0A1D"/>
    <w:rsid w:val="003A0AEE"/>
    <w:rsid w:val="003A0F8E"/>
    <w:rsid w:val="003A11F4"/>
    <w:rsid w:val="003A1479"/>
    <w:rsid w:val="003A17C2"/>
    <w:rsid w:val="003A25F6"/>
    <w:rsid w:val="003A29A3"/>
    <w:rsid w:val="003A2C03"/>
    <w:rsid w:val="003A2FE8"/>
    <w:rsid w:val="003A3872"/>
    <w:rsid w:val="003A3A54"/>
    <w:rsid w:val="003A3BBA"/>
    <w:rsid w:val="003A3D42"/>
    <w:rsid w:val="003A41DA"/>
    <w:rsid w:val="003A4BBA"/>
    <w:rsid w:val="003A55A6"/>
    <w:rsid w:val="003A6120"/>
    <w:rsid w:val="003A62DB"/>
    <w:rsid w:val="003A6379"/>
    <w:rsid w:val="003A663D"/>
    <w:rsid w:val="003A6644"/>
    <w:rsid w:val="003B03D1"/>
    <w:rsid w:val="003B095A"/>
    <w:rsid w:val="003B0C22"/>
    <w:rsid w:val="003B0C48"/>
    <w:rsid w:val="003B0C4A"/>
    <w:rsid w:val="003B19FE"/>
    <w:rsid w:val="003B1AF1"/>
    <w:rsid w:val="003B1CD5"/>
    <w:rsid w:val="003B22DD"/>
    <w:rsid w:val="003B2442"/>
    <w:rsid w:val="003B2777"/>
    <w:rsid w:val="003B32E2"/>
    <w:rsid w:val="003B37C3"/>
    <w:rsid w:val="003B386A"/>
    <w:rsid w:val="003B3A45"/>
    <w:rsid w:val="003B3E4E"/>
    <w:rsid w:val="003B3F4B"/>
    <w:rsid w:val="003B4284"/>
    <w:rsid w:val="003B43A3"/>
    <w:rsid w:val="003B44C8"/>
    <w:rsid w:val="003B47CE"/>
    <w:rsid w:val="003B4DAA"/>
    <w:rsid w:val="003B4F14"/>
    <w:rsid w:val="003B533A"/>
    <w:rsid w:val="003B55F2"/>
    <w:rsid w:val="003B59D7"/>
    <w:rsid w:val="003B5C31"/>
    <w:rsid w:val="003B6881"/>
    <w:rsid w:val="003B68C5"/>
    <w:rsid w:val="003B7203"/>
    <w:rsid w:val="003B798C"/>
    <w:rsid w:val="003B7A61"/>
    <w:rsid w:val="003B7CD3"/>
    <w:rsid w:val="003C013F"/>
    <w:rsid w:val="003C0F37"/>
    <w:rsid w:val="003C122C"/>
    <w:rsid w:val="003C196A"/>
    <w:rsid w:val="003C1CF3"/>
    <w:rsid w:val="003C20EB"/>
    <w:rsid w:val="003C329C"/>
    <w:rsid w:val="003C36D1"/>
    <w:rsid w:val="003C403A"/>
    <w:rsid w:val="003C403D"/>
    <w:rsid w:val="003C43D1"/>
    <w:rsid w:val="003C4664"/>
    <w:rsid w:val="003C4E2A"/>
    <w:rsid w:val="003C57A0"/>
    <w:rsid w:val="003C5E68"/>
    <w:rsid w:val="003C6F11"/>
    <w:rsid w:val="003C7B36"/>
    <w:rsid w:val="003D05E0"/>
    <w:rsid w:val="003D0ACF"/>
    <w:rsid w:val="003D1057"/>
    <w:rsid w:val="003D1B87"/>
    <w:rsid w:val="003D2277"/>
    <w:rsid w:val="003D2373"/>
    <w:rsid w:val="003D289E"/>
    <w:rsid w:val="003D28FF"/>
    <w:rsid w:val="003D2A17"/>
    <w:rsid w:val="003D2AB1"/>
    <w:rsid w:val="003D3206"/>
    <w:rsid w:val="003D34B7"/>
    <w:rsid w:val="003D43BA"/>
    <w:rsid w:val="003D43CF"/>
    <w:rsid w:val="003D4523"/>
    <w:rsid w:val="003D4D82"/>
    <w:rsid w:val="003D5F48"/>
    <w:rsid w:val="003D5F4D"/>
    <w:rsid w:val="003D676C"/>
    <w:rsid w:val="003D6AB6"/>
    <w:rsid w:val="003D721E"/>
    <w:rsid w:val="003D772E"/>
    <w:rsid w:val="003D7E19"/>
    <w:rsid w:val="003D7F02"/>
    <w:rsid w:val="003E0822"/>
    <w:rsid w:val="003E0AF7"/>
    <w:rsid w:val="003E0B62"/>
    <w:rsid w:val="003E0C93"/>
    <w:rsid w:val="003E0CD5"/>
    <w:rsid w:val="003E1358"/>
    <w:rsid w:val="003E138F"/>
    <w:rsid w:val="003E13DB"/>
    <w:rsid w:val="003E19AE"/>
    <w:rsid w:val="003E2250"/>
    <w:rsid w:val="003E2614"/>
    <w:rsid w:val="003E281A"/>
    <w:rsid w:val="003E292D"/>
    <w:rsid w:val="003E2FA5"/>
    <w:rsid w:val="003E32F9"/>
    <w:rsid w:val="003E36AD"/>
    <w:rsid w:val="003E374B"/>
    <w:rsid w:val="003E3787"/>
    <w:rsid w:val="003E3CDF"/>
    <w:rsid w:val="003E3CFB"/>
    <w:rsid w:val="003E3EF0"/>
    <w:rsid w:val="003E4A9A"/>
    <w:rsid w:val="003E4C3E"/>
    <w:rsid w:val="003E4E4B"/>
    <w:rsid w:val="003E55B7"/>
    <w:rsid w:val="003E5C89"/>
    <w:rsid w:val="003E632D"/>
    <w:rsid w:val="003E6426"/>
    <w:rsid w:val="003E6606"/>
    <w:rsid w:val="003E69B6"/>
    <w:rsid w:val="003E6A47"/>
    <w:rsid w:val="003E6CB3"/>
    <w:rsid w:val="003E78F0"/>
    <w:rsid w:val="003F0B12"/>
    <w:rsid w:val="003F0CB9"/>
    <w:rsid w:val="003F12DB"/>
    <w:rsid w:val="003F195D"/>
    <w:rsid w:val="003F1A69"/>
    <w:rsid w:val="003F1DCC"/>
    <w:rsid w:val="003F2820"/>
    <w:rsid w:val="003F2CE6"/>
    <w:rsid w:val="003F36E3"/>
    <w:rsid w:val="003F3876"/>
    <w:rsid w:val="003F3C29"/>
    <w:rsid w:val="003F3CAB"/>
    <w:rsid w:val="003F4138"/>
    <w:rsid w:val="003F4CDD"/>
    <w:rsid w:val="003F4EC4"/>
    <w:rsid w:val="003F569A"/>
    <w:rsid w:val="003F5727"/>
    <w:rsid w:val="003F5D9B"/>
    <w:rsid w:val="003F6585"/>
    <w:rsid w:val="003F65C3"/>
    <w:rsid w:val="003F6CBE"/>
    <w:rsid w:val="003F6F0E"/>
    <w:rsid w:val="003F7128"/>
    <w:rsid w:val="003F7174"/>
    <w:rsid w:val="003F71DB"/>
    <w:rsid w:val="003F7459"/>
    <w:rsid w:val="003F74BE"/>
    <w:rsid w:val="003F770C"/>
    <w:rsid w:val="003F7CD8"/>
    <w:rsid w:val="00400477"/>
    <w:rsid w:val="00400885"/>
    <w:rsid w:val="00400A9B"/>
    <w:rsid w:val="00400AE8"/>
    <w:rsid w:val="004011F0"/>
    <w:rsid w:val="00401222"/>
    <w:rsid w:val="00401237"/>
    <w:rsid w:val="0040260D"/>
    <w:rsid w:val="00403122"/>
    <w:rsid w:val="004034AE"/>
    <w:rsid w:val="004034B3"/>
    <w:rsid w:val="004035CB"/>
    <w:rsid w:val="004036B8"/>
    <w:rsid w:val="00403716"/>
    <w:rsid w:val="00403850"/>
    <w:rsid w:val="00403E37"/>
    <w:rsid w:val="00404731"/>
    <w:rsid w:val="00404791"/>
    <w:rsid w:val="004049C9"/>
    <w:rsid w:val="00404A76"/>
    <w:rsid w:val="00404B9E"/>
    <w:rsid w:val="00404E63"/>
    <w:rsid w:val="0040501F"/>
    <w:rsid w:val="0040529A"/>
    <w:rsid w:val="004058F1"/>
    <w:rsid w:val="00406299"/>
    <w:rsid w:val="00406FBC"/>
    <w:rsid w:val="0040742F"/>
    <w:rsid w:val="004074A3"/>
    <w:rsid w:val="0040769A"/>
    <w:rsid w:val="00407A35"/>
    <w:rsid w:val="0041059D"/>
    <w:rsid w:val="0041112E"/>
    <w:rsid w:val="00411162"/>
    <w:rsid w:val="0041238D"/>
    <w:rsid w:val="00412939"/>
    <w:rsid w:val="00412B9D"/>
    <w:rsid w:val="00412F95"/>
    <w:rsid w:val="00413D7C"/>
    <w:rsid w:val="00413F4A"/>
    <w:rsid w:val="0041451F"/>
    <w:rsid w:val="004147E1"/>
    <w:rsid w:val="00414874"/>
    <w:rsid w:val="00414B03"/>
    <w:rsid w:val="00414BDA"/>
    <w:rsid w:val="00414C22"/>
    <w:rsid w:val="00414CC6"/>
    <w:rsid w:val="00414DB0"/>
    <w:rsid w:val="00414FC1"/>
    <w:rsid w:val="00415305"/>
    <w:rsid w:val="00415CA2"/>
    <w:rsid w:val="00415D85"/>
    <w:rsid w:val="00416015"/>
    <w:rsid w:val="004162E6"/>
    <w:rsid w:val="00416356"/>
    <w:rsid w:val="00416471"/>
    <w:rsid w:val="00416C82"/>
    <w:rsid w:val="004171EF"/>
    <w:rsid w:val="00417EB1"/>
    <w:rsid w:val="00417F19"/>
    <w:rsid w:val="004205AB"/>
    <w:rsid w:val="00420B0F"/>
    <w:rsid w:val="00420E03"/>
    <w:rsid w:val="0042145B"/>
    <w:rsid w:val="00421A26"/>
    <w:rsid w:val="00421BD1"/>
    <w:rsid w:val="00421F7B"/>
    <w:rsid w:val="0042232D"/>
    <w:rsid w:val="00422359"/>
    <w:rsid w:val="004226D2"/>
    <w:rsid w:val="004235AF"/>
    <w:rsid w:val="004236FA"/>
    <w:rsid w:val="004237A8"/>
    <w:rsid w:val="004237C1"/>
    <w:rsid w:val="00423C06"/>
    <w:rsid w:val="0042401D"/>
    <w:rsid w:val="00424225"/>
    <w:rsid w:val="004245C0"/>
    <w:rsid w:val="00424905"/>
    <w:rsid w:val="00424BD2"/>
    <w:rsid w:val="00424D9D"/>
    <w:rsid w:val="00425A69"/>
    <w:rsid w:val="00425BA8"/>
    <w:rsid w:val="00425CE4"/>
    <w:rsid w:val="00426174"/>
    <w:rsid w:val="004265BD"/>
    <w:rsid w:val="004266AA"/>
    <w:rsid w:val="00426BDB"/>
    <w:rsid w:val="00426EE5"/>
    <w:rsid w:val="004270D9"/>
    <w:rsid w:val="00427288"/>
    <w:rsid w:val="00427826"/>
    <w:rsid w:val="00427B1B"/>
    <w:rsid w:val="00427C09"/>
    <w:rsid w:val="00427DE1"/>
    <w:rsid w:val="00427EE9"/>
    <w:rsid w:val="00427FEE"/>
    <w:rsid w:val="00430187"/>
    <w:rsid w:val="00430284"/>
    <w:rsid w:val="004307E6"/>
    <w:rsid w:val="00430A0A"/>
    <w:rsid w:val="00430B15"/>
    <w:rsid w:val="00430F35"/>
    <w:rsid w:val="00431279"/>
    <w:rsid w:val="0043155A"/>
    <w:rsid w:val="0043197A"/>
    <w:rsid w:val="00431E3B"/>
    <w:rsid w:val="00431F46"/>
    <w:rsid w:val="00432045"/>
    <w:rsid w:val="004322E0"/>
    <w:rsid w:val="004325D3"/>
    <w:rsid w:val="00432937"/>
    <w:rsid w:val="00432CD3"/>
    <w:rsid w:val="00432E28"/>
    <w:rsid w:val="00433EEC"/>
    <w:rsid w:val="00433FD8"/>
    <w:rsid w:val="00434197"/>
    <w:rsid w:val="0043435D"/>
    <w:rsid w:val="00435232"/>
    <w:rsid w:val="0043647B"/>
    <w:rsid w:val="00436A38"/>
    <w:rsid w:val="00436D66"/>
    <w:rsid w:val="00436E8F"/>
    <w:rsid w:val="00436FA1"/>
    <w:rsid w:val="0043768B"/>
    <w:rsid w:val="00437A54"/>
    <w:rsid w:val="00437E18"/>
    <w:rsid w:val="00440620"/>
    <w:rsid w:val="0044085C"/>
    <w:rsid w:val="00440E80"/>
    <w:rsid w:val="004412E4"/>
    <w:rsid w:val="00441929"/>
    <w:rsid w:val="0044202A"/>
    <w:rsid w:val="004420CD"/>
    <w:rsid w:val="004420D1"/>
    <w:rsid w:val="00442739"/>
    <w:rsid w:val="004427FE"/>
    <w:rsid w:val="00442C03"/>
    <w:rsid w:val="00442CAC"/>
    <w:rsid w:val="00442F7C"/>
    <w:rsid w:val="004430E6"/>
    <w:rsid w:val="004437FB"/>
    <w:rsid w:val="00443ADA"/>
    <w:rsid w:val="00443EEF"/>
    <w:rsid w:val="00444E52"/>
    <w:rsid w:val="004450C9"/>
    <w:rsid w:val="004455E9"/>
    <w:rsid w:val="00445B6C"/>
    <w:rsid w:val="00445F45"/>
    <w:rsid w:val="004460C1"/>
    <w:rsid w:val="00446447"/>
    <w:rsid w:val="0044649A"/>
    <w:rsid w:val="00446678"/>
    <w:rsid w:val="00446BF6"/>
    <w:rsid w:val="00447190"/>
    <w:rsid w:val="00447637"/>
    <w:rsid w:val="0044788B"/>
    <w:rsid w:val="00447D51"/>
    <w:rsid w:val="00450B33"/>
    <w:rsid w:val="00450CBE"/>
    <w:rsid w:val="00450E92"/>
    <w:rsid w:val="004512BC"/>
    <w:rsid w:val="004515F3"/>
    <w:rsid w:val="0045268E"/>
    <w:rsid w:val="00452A15"/>
    <w:rsid w:val="00452C21"/>
    <w:rsid w:val="00452C47"/>
    <w:rsid w:val="00453054"/>
    <w:rsid w:val="00453383"/>
    <w:rsid w:val="00453529"/>
    <w:rsid w:val="004536EB"/>
    <w:rsid w:val="00453D68"/>
    <w:rsid w:val="004541DA"/>
    <w:rsid w:val="004547A3"/>
    <w:rsid w:val="00454DCC"/>
    <w:rsid w:val="004555CE"/>
    <w:rsid w:val="0045570C"/>
    <w:rsid w:val="00455DDC"/>
    <w:rsid w:val="004563C6"/>
    <w:rsid w:val="004573F9"/>
    <w:rsid w:val="00457C40"/>
    <w:rsid w:val="00457F97"/>
    <w:rsid w:val="004601C3"/>
    <w:rsid w:val="004602EC"/>
    <w:rsid w:val="00460855"/>
    <w:rsid w:val="00460991"/>
    <w:rsid w:val="00460FE2"/>
    <w:rsid w:val="004610AD"/>
    <w:rsid w:val="00461809"/>
    <w:rsid w:val="00461868"/>
    <w:rsid w:val="00461F0B"/>
    <w:rsid w:val="004621A3"/>
    <w:rsid w:val="004623A3"/>
    <w:rsid w:val="00462CFB"/>
    <w:rsid w:val="00462FA8"/>
    <w:rsid w:val="004635E6"/>
    <w:rsid w:val="00463800"/>
    <w:rsid w:val="0046388C"/>
    <w:rsid w:val="00463CF5"/>
    <w:rsid w:val="00464234"/>
    <w:rsid w:val="004646CE"/>
    <w:rsid w:val="00464EFF"/>
    <w:rsid w:val="00465003"/>
    <w:rsid w:val="004652F2"/>
    <w:rsid w:val="0046568E"/>
    <w:rsid w:val="00465C7E"/>
    <w:rsid w:val="0046641B"/>
    <w:rsid w:val="004665B3"/>
    <w:rsid w:val="00466A36"/>
    <w:rsid w:val="00466B51"/>
    <w:rsid w:val="00466BF5"/>
    <w:rsid w:val="00466C3B"/>
    <w:rsid w:val="00466DE1"/>
    <w:rsid w:val="00467017"/>
    <w:rsid w:val="004670D8"/>
    <w:rsid w:val="00467545"/>
    <w:rsid w:val="004675B8"/>
    <w:rsid w:val="00467A06"/>
    <w:rsid w:val="00467AC2"/>
    <w:rsid w:val="00467F0F"/>
    <w:rsid w:val="00470251"/>
    <w:rsid w:val="004702AA"/>
    <w:rsid w:val="00470364"/>
    <w:rsid w:val="004705E8"/>
    <w:rsid w:val="00470D0F"/>
    <w:rsid w:val="00471009"/>
    <w:rsid w:val="004712AD"/>
    <w:rsid w:val="0047136B"/>
    <w:rsid w:val="00471D1C"/>
    <w:rsid w:val="00472449"/>
    <w:rsid w:val="00472553"/>
    <w:rsid w:val="0047278A"/>
    <w:rsid w:val="00472E63"/>
    <w:rsid w:val="00473244"/>
    <w:rsid w:val="004734B7"/>
    <w:rsid w:val="004735CF"/>
    <w:rsid w:val="00473730"/>
    <w:rsid w:val="00473732"/>
    <w:rsid w:val="004738BA"/>
    <w:rsid w:val="00473AE4"/>
    <w:rsid w:val="00473BF4"/>
    <w:rsid w:val="00473D22"/>
    <w:rsid w:val="00473D93"/>
    <w:rsid w:val="004746EA"/>
    <w:rsid w:val="0047495C"/>
    <w:rsid w:val="004749BB"/>
    <w:rsid w:val="00474ADF"/>
    <w:rsid w:val="00474C84"/>
    <w:rsid w:val="00474DE4"/>
    <w:rsid w:val="004753AC"/>
    <w:rsid w:val="0047540C"/>
    <w:rsid w:val="00475549"/>
    <w:rsid w:val="004758DC"/>
    <w:rsid w:val="004759F1"/>
    <w:rsid w:val="00475AFE"/>
    <w:rsid w:val="00476734"/>
    <w:rsid w:val="00476972"/>
    <w:rsid w:val="00476AFD"/>
    <w:rsid w:val="00476E8B"/>
    <w:rsid w:val="00477040"/>
    <w:rsid w:val="00477073"/>
    <w:rsid w:val="00477547"/>
    <w:rsid w:val="004776F1"/>
    <w:rsid w:val="00477830"/>
    <w:rsid w:val="00477D75"/>
    <w:rsid w:val="00477DC7"/>
    <w:rsid w:val="0048012D"/>
    <w:rsid w:val="0048044F"/>
    <w:rsid w:val="00480526"/>
    <w:rsid w:val="00480610"/>
    <w:rsid w:val="00480792"/>
    <w:rsid w:val="00480ABB"/>
    <w:rsid w:val="00480C8F"/>
    <w:rsid w:val="00480F08"/>
    <w:rsid w:val="004814D0"/>
    <w:rsid w:val="004817D0"/>
    <w:rsid w:val="0048185D"/>
    <w:rsid w:val="0048215D"/>
    <w:rsid w:val="00482495"/>
    <w:rsid w:val="00482505"/>
    <w:rsid w:val="004826B6"/>
    <w:rsid w:val="004826CD"/>
    <w:rsid w:val="00482777"/>
    <w:rsid w:val="004827B7"/>
    <w:rsid w:val="00482BF2"/>
    <w:rsid w:val="004839C7"/>
    <w:rsid w:val="004842DB"/>
    <w:rsid w:val="00484E83"/>
    <w:rsid w:val="0048524D"/>
    <w:rsid w:val="0048575B"/>
    <w:rsid w:val="00485940"/>
    <w:rsid w:val="00485D40"/>
    <w:rsid w:val="00485F03"/>
    <w:rsid w:val="00486334"/>
    <w:rsid w:val="004867E8"/>
    <w:rsid w:val="00486D10"/>
    <w:rsid w:val="00487361"/>
    <w:rsid w:val="00487629"/>
    <w:rsid w:val="00487632"/>
    <w:rsid w:val="00487980"/>
    <w:rsid w:val="00487C29"/>
    <w:rsid w:val="00487D2A"/>
    <w:rsid w:val="004904EB"/>
    <w:rsid w:val="00491174"/>
    <w:rsid w:val="0049126B"/>
    <w:rsid w:val="004916BD"/>
    <w:rsid w:val="00491A39"/>
    <w:rsid w:val="004920F6"/>
    <w:rsid w:val="0049221B"/>
    <w:rsid w:val="004924D3"/>
    <w:rsid w:val="00492944"/>
    <w:rsid w:val="00492ABD"/>
    <w:rsid w:val="00492CCD"/>
    <w:rsid w:val="00493086"/>
    <w:rsid w:val="004932F0"/>
    <w:rsid w:val="004936E2"/>
    <w:rsid w:val="004942BE"/>
    <w:rsid w:val="00494699"/>
    <w:rsid w:val="00494725"/>
    <w:rsid w:val="004950F7"/>
    <w:rsid w:val="00495A35"/>
    <w:rsid w:val="00496029"/>
    <w:rsid w:val="004962DF"/>
    <w:rsid w:val="004963D8"/>
    <w:rsid w:val="0049644A"/>
    <w:rsid w:val="00496503"/>
    <w:rsid w:val="004965EA"/>
    <w:rsid w:val="004968F9"/>
    <w:rsid w:val="004970CD"/>
    <w:rsid w:val="00497441"/>
    <w:rsid w:val="00497608"/>
    <w:rsid w:val="004976B5"/>
    <w:rsid w:val="00497DDA"/>
    <w:rsid w:val="004A0254"/>
    <w:rsid w:val="004A10A9"/>
    <w:rsid w:val="004A110C"/>
    <w:rsid w:val="004A1EFA"/>
    <w:rsid w:val="004A2018"/>
    <w:rsid w:val="004A2070"/>
    <w:rsid w:val="004A2073"/>
    <w:rsid w:val="004A248E"/>
    <w:rsid w:val="004A261C"/>
    <w:rsid w:val="004A27B7"/>
    <w:rsid w:val="004A2A12"/>
    <w:rsid w:val="004A2C84"/>
    <w:rsid w:val="004A30FF"/>
    <w:rsid w:val="004A3394"/>
    <w:rsid w:val="004A3453"/>
    <w:rsid w:val="004A3EFC"/>
    <w:rsid w:val="004A403D"/>
    <w:rsid w:val="004A4530"/>
    <w:rsid w:val="004A4573"/>
    <w:rsid w:val="004A47DE"/>
    <w:rsid w:val="004A5AF7"/>
    <w:rsid w:val="004A691C"/>
    <w:rsid w:val="004A6AB0"/>
    <w:rsid w:val="004A6ACB"/>
    <w:rsid w:val="004A6B23"/>
    <w:rsid w:val="004A6EAC"/>
    <w:rsid w:val="004A72B5"/>
    <w:rsid w:val="004A762C"/>
    <w:rsid w:val="004A76F6"/>
    <w:rsid w:val="004A7EEB"/>
    <w:rsid w:val="004A7F0B"/>
    <w:rsid w:val="004A7F62"/>
    <w:rsid w:val="004A7F9F"/>
    <w:rsid w:val="004B02F5"/>
    <w:rsid w:val="004B0703"/>
    <w:rsid w:val="004B0BE0"/>
    <w:rsid w:val="004B0F2C"/>
    <w:rsid w:val="004B1777"/>
    <w:rsid w:val="004B2496"/>
    <w:rsid w:val="004B390E"/>
    <w:rsid w:val="004B3943"/>
    <w:rsid w:val="004B3BE8"/>
    <w:rsid w:val="004B4CD9"/>
    <w:rsid w:val="004B4E50"/>
    <w:rsid w:val="004B5190"/>
    <w:rsid w:val="004B5486"/>
    <w:rsid w:val="004B5624"/>
    <w:rsid w:val="004B5714"/>
    <w:rsid w:val="004B575B"/>
    <w:rsid w:val="004B57B2"/>
    <w:rsid w:val="004B6077"/>
    <w:rsid w:val="004B6175"/>
    <w:rsid w:val="004B6AFD"/>
    <w:rsid w:val="004B6F74"/>
    <w:rsid w:val="004B6FAF"/>
    <w:rsid w:val="004B73EA"/>
    <w:rsid w:val="004B74AF"/>
    <w:rsid w:val="004B77C1"/>
    <w:rsid w:val="004B7C25"/>
    <w:rsid w:val="004B7DA7"/>
    <w:rsid w:val="004C0078"/>
    <w:rsid w:val="004C015D"/>
    <w:rsid w:val="004C06A7"/>
    <w:rsid w:val="004C0D24"/>
    <w:rsid w:val="004C12FA"/>
    <w:rsid w:val="004C1C95"/>
    <w:rsid w:val="004C21D7"/>
    <w:rsid w:val="004C231F"/>
    <w:rsid w:val="004C2382"/>
    <w:rsid w:val="004C2C46"/>
    <w:rsid w:val="004C3094"/>
    <w:rsid w:val="004C354B"/>
    <w:rsid w:val="004C3893"/>
    <w:rsid w:val="004C3968"/>
    <w:rsid w:val="004C3983"/>
    <w:rsid w:val="004C4216"/>
    <w:rsid w:val="004C531E"/>
    <w:rsid w:val="004C5414"/>
    <w:rsid w:val="004C5B7C"/>
    <w:rsid w:val="004C5E5C"/>
    <w:rsid w:val="004C5F18"/>
    <w:rsid w:val="004C64FC"/>
    <w:rsid w:val="004C6623"/>
    <w:rsid w:val="004C6A25"/>
    <w:rsid w:val="004C6B85"/>
    <w:rsid w:val="004C6D0B"/>
    <w:rsid w:val="004C6D97"/>
    <w:rsid w:val="004C6E9D"/>
    <w:rsid w:val="004C6FBD"/>
    <w:rsid w:val="004C7A1A"/>
    <w:rsid w:val="004C7B61"/>
    <w:rsid w:val="004D0672"/>
    <w:rsid w:val="004D0D8A"/>
    <w:rsid w:val="004D0FA8"/>
    <w:rsid w:val="004D1FFE"/>
    <w:rsid w:val="004D273C"/>
    <w:rsid w:val="004D2F08"/>
    <w:rsid w:val="004D2FBD"/>
    <w:rsid w:val="004D37CC"/>
    <w:rsid w:val="004D3A61"/>
    <w:rsid w:val="004D4147"/>
    <w:rsid w:val="004D4573"/>
    <w:rsid w:val="004D49BB"/>
    <w:rsid w:val="004D49D9"/>
    <w:rsid w:val="004D4BCF"/>
    <w:rsid w:val="004D4CD9"/>
    <w:rsid w:val="004D5141"/>
    <w:rsid w:val="004D56B8"/>
    <w:rsid w:val="004D5EFC"/>
    <w:rsid w:val="004D5F42"/>
    <w:rsid w:val="004D6000"/>
    <w:rsid w:val="004D60B2"/>
    <w:rsid w:val="004D6B0A"/>
    <w:rsid w:val="004D6FFF"/>
    <w:rsid w:val="004D7094"/>
    <w:rsid w:val="004D71ED"/>
    <w:rsid w:val="004D737B"/>
    <w:rsid w:val="004D7570"/>
    <w:rsid w:val="004D763A"/>
    <w:rsid w:val="004D76E1"/>
    <w:rsid w:val="004D7703"/>
    <w:rsid w:val="004D793D"/>
    <w:rsid w:val="004E04A8"/>
    <w:rsid w:val="004E04DE"/>
    <w:rsid w:val="004E1500"/>
    <w:rsid w:val="004E1A23"/>
    <w:rsid w:val="004E270B"/>
    <w:rsid w:val="004E2740"/>
    <w:rsid w:val="004E2B4C"/>
    <w:rsid w:val="004E2F92"/>
    <w:rsid w:val="004E30C3"/>
    <w:rsid w:val="004E3810"/>
    <w:rsid w:val="004E3D9A"/>
    <w:rsid w:val="004E40F2"/>
    <w:rsid w:val="004E4CC9"/>
    <w:rsid w:val="004E4E41"/>
    <w:rsid w:val="004E5382"/>
    <w:rsid w:val="004E5469"/>
    <w:rsid w:val="004E5A20"/>
    <w:rsid w:val="004E614C"/>
    <w:rsid w:val="004E6524"/>
    <w:rsid w:val="004E67DC"/>
    <w:rsid w:val="004E6B82"/>
    <w:rsid w:val="004E6F6E"/>
    <w:rsid w:val="004E716E"/>
    <w:rsid w:val="004E7252"/>
    <w:rsid w:val="004E7C63"/>
    <w:rsid w:val="004E7C9E"/>
    <w:rsid w:val="004E7CBA"/>
    <w:rsid w:val="004E7FCE"/>
    <w:rsid w:val="004F08E2"/>
    <w:rsid w:val="004F1978"/>
    <w:rsid w:val="004F1BDC"/>
    <w:rsid w:val="004F2747"/>
    <w:rsid w:val="004F277F"/>
    <w:rsid w:val="004F2845"/>
    <w:rsid w:val="004F2E53"/>
    <w:rsid w:val="004F30D9"/>
    <w:rsid w:val="004F30F4"/>
    <w:rsid w:val="004F33E8"/>
    <w:rsid w:val="004F3454"/>
    <w:rsid w:val="004F38EB"/>
    <w:rsid w:val="004F3953"/>
    <w:rsid w:val="004F3BE5"/>
    <w:rsid w:val="004F45A4"/>
    <w:rsid w:val="004F45D7"/>
    <w:rsid w:val="004F4B63"/>
    <w:rsid w:val="004F4F77"/>
    <w:rsid w:val="004F5212"/>
    <w:rsid w:val="004F52DC"/>
    <w:rsid w:val="004F558F"/>
    <w:rsid w:val="004F5731"/>
    <w:rsid w:val="004F787D"/>
    <w:rsid w:val="004F79F3"/>
    <w:rsid w:val="004F7C81"/>
    <w:rsid w:val="004F7E9C"/>
    <w:rsid w:val="00500236"/>
    <w:rsid w:val="00500807"/>
    <w:rsid w:val="00501132"/>
    <w:rsid w:val="00501433"/>
    <w:rsid w:val="00501A9C"/>
    <w:rsid w:val="0050223E"/>
    <w:rsid w:val="005026E8"/>
    <w:rsid w:val="00502884"/>
    <w:rsid w:val="005029A1"/>
    <w:rsid w:val="00502AE1"/>
    <w:rsid w:val="00502D22"/>
    <w:rsid w:val="00503632"/>
    <w:rsid w:val="005044C2"/>
    <w:rsid w:val="00504866"/>
    <w:rsid w:val="0050525A"/>
    <w:rsid w:val="005053A1"/>
    <w:rsid w:val="005057F5"/>
    <w:rsid w:val="00505817"/>
    <w:rsid w:val="00505E69"/>
    <w:rsid w:val="00506043"/>
    <w:rsid w:val="005063B5"/>
    <w:rsid w:val="00506B6B"/>
    <w:rsid w:val="0050753C"/>
    <w:rsid w:val="00507B5A"/>
    <w:rsid w:val="00507D38"/>
    <w:rsid w:val="00507D62"/>
    <w:rsid w:val="005101F6"/>
    <w:rsid w:val="005109D7"/>
    <w:rsid w:val="00510ADD"/>
    <w:rsid w:val="00510C07"/>
    <w:rsid w:val="00510DF4"/>
    <w:rsid w:val="00510EC7"/>
    <w:rsid w:val="0051103E"/>
    <w:rsid w:val="00511131"/>
    <w:rsid w:val="00511581"/>
    <w:rsid w:val="00511599"/>
    <w:rsid w:val="0051165A"/>
    <w:rsid w:val="00511ADA"/>
    <w:rsid w:val="0051231C"/>
    <w:rsid w:val="0051315A"/>
    <w:rsid w:val="00513570"/>
    <w:rsid w:val="00513906"/>
    <w:rsid w:val="005139AA"/>
    <w:rsid w:val="00514490"/>
    <w:rsid w:val="005148CD"/>
    <w:rsid w:val="0051507D"/>
    <w:rsid w:val="005159ED"/>
    <w:rsid w:val="00515E1E"/>
    <w:rsid w:val="00515E93"/>
    <w:rsid w:val="00515ED6"/>
    <w:rsid w:val="00515FE6"/>
    <w:rsid w:val="00516273"/>
    <w:rsid w:val="00516F9A"/>
    <w:rsid w:val="00520152"/>
    <w:rsid w:val="0052170D"/>
    <w:rsid w:val="005220F9"/>
    <w:rsid w:val="00522155"/>
    <w:rsid w:val="0052277A"/>
    <w:rsid w:val="00522B63"/>
    <w:rsid w:val="00522F86"/>
    <w:rsid w:val="005230B3"/>
    <w:rsid w:val="005234A6"/>
    <w:rsid w:val="00523A04"/>
    <w:rsid w:val="00523D25"/>
    <w:rsid w:val="005242E6"/>
    <w:rsid w:val="00524446"/>
    <w:rsid w:val="0052445E"/>
    <w:rsid w:val="005246F9"/>
    <w:rsid w:val="00524F5E"/>
    <w:rsid w:val="00526057"/>
    <w:rsid w:val="0052633F"/>
    <w:rsid w:val="005268FE"/>
    <w:rsid w:val="005269DD"/>
    <w:rsid w:val="00526E6F"/>
    <w:rsid w:val="00526E83"/>
    <w:rsid w:val="005272F3"/>
    <w:rsid w:val="0052737E"/>
    <w:rsid w:val="005277EC"/>
    <w:rsid w:val="00527F81"/>
    <w:rsid w:val="00530190"/>
    <w:rsid w:val="00530D3A"/>
    <w:rsid w:val="005311DF"/>
    <w:rsid w:val="00531456"/>
    <w:rsid w:val="005315AA"/>
    <w:rsid w:val="00531DFF"/>
    <w:rsid w:val="0053201A"/>
    <w:rsid w:val="0053243A"/>
    <w:rsid w:val="005326D0"/>
    <w:rsid w:val="00532F8F"/>
    <w:rsid w:val="005334A5"/>
    <w:rsid w:val="0053410B"/>
    <w:rsid w:val="00534359"/>
    <w:rsid w:val="00534C71"/>
    <w:rsid w:val="00534E48"/>
    <w:rsid w:val="00534E8E"/>
    <w:rsid w:val="005352B2"/>
    <w:rsid w:val="005352FC"/>
    <w:rsid w:val="00535679"/>
    <w:rsid w:val="0053598A"/>
    <w:rsid w:val="00535B83"/>
    <w:rsid w:val="00535EFF"/>
    <w:rsid w:val="0053652A"/>
    <w:rsid w:val="00536652"/>
    <w:rsid w:val="0053673F"/>
    <w:rsid w:val="00536756"/>
    <w:rsid w:val="00536A19"/>
    <w:rsid w:val="00536DA1"/>
    <w:rsid w:val="00537027"/>
    <w:rsid w:val="005372B2"/>
    <w:rsid w:val="00537398"/>
    <w:rsid w:val="0053771B"/>
    <w:rsid w:val="005377BC"/>
    <w:rsid w:val="00537EF3"/>
    <w:rsid w:val="00537F6C"/>
    <w:rsid w:val="005402A7"/>
    <w:rsid w:val="00540736"/>
    <w:rsid w:val="00540A72"/>
    <w:rsid w:val="00540D60"/>
    <w:rsid w:val="00540E74"/>
    <w:rsid w:val="005412BE"/>
    <w:rsid w:val="0054132C"/>
    <w:rsid w:val="005417C6"/>
    <w:rsid w:val="00541A8E"/>
    <w:rsid w:val="00541B7C"/>
    <w:rsid w:val="0054206C"/>
    <w:rsid w:val="005420AE"/>
    <w:rsid w:val="00542494"/>
    <w:rsid w:val="00542526"/>
    <w:rsid w:val="005436D1"/>
    <w:rsid w:val="005439FB"/>
    <w:rsid w:val="00544681"/>
    <w:rsid w:val="00544865"/>
    <w:rsid w:val="005449C3"/>
    <w:rsid w:val="00544F07"/>
    <w:rsid w:val="00544FB9"/>
    <w:rsid w:val="005450CC"/>
    <w:rsid w:val="005450E3"/>
    <w:rsid w:val="005452C3"/>
    <w:rsid w:val="0054543B"/>
    <w:rsid w:val="0054545A"/>
    <w:rsid w:val="00545607"/>
    <w:rsid w:val="0054590F"/>
    <w:rsid w:val="005459BE"/>
    <w:rsid w:val="00545A12"/>
    <w:rsid w:val="00545AB1"/>
    <w:rsid w:val="00545C10"/>
    <w:rsid w:val="005460F6"/>
    <w:rsid w:val="00546501"/>
    <w:rsid w:val="00546717"/>
    <w:rsid w:val="00546F77"/>
    <w:rsid w:val="00546FFD"/>
    <w:rsid w:val="0054721E"/>
    <w:rsid w:val="00547388"/>
    <w:rsid w:val="00547740"/>
    <w:rsid w:val="005477CF"/>
    <w:rsid w:val="00547B59"/>
    <w:rsid w:val="00547C5A"/>
    <w:rsid w:val="005507D4"/>
    <w:rsid w:val="00550BBE"/>
    <w:rsid w:val="00550EB0"/>
    <w:rsid w:val="005513D6"/>
    <w:rsid w:val="00551B04"/>
    <w:rsid w:val="005520A8"/>
    <w:rsid w:val="005520DB"/>
    <w:rsid w:val="0055241A"/>
    <w:rsid w:val="0055283A"/>
    <w:rsid w:val="00552BE2"/>
    <w:rsid w:val="0055336E"/>
    <w:rsid w:val="0055419A"/>
    <w:rsid w:val="00554544"/>
    <w:rsid w:val="00554BE8"/>
    <w:rsid w:val="00554F0D"/>
    <w:rsid w:val="00555592"/>
    <w:rsid w:val="00555712"/>
    <w:rsid w:val="005558F5"/>
    <w:rsid w:val="005559F1"/>
    <w:rsid w:val="00555BE8"/>
    <w:rsid w:val="00555D73"/>
    <w:rsid w:val="00555E35"/>
    <w:rsid w:val="005563BF"/>
    <w:rsid w:val="00556509"/>
    <w:rsid w:val="00556590"/>
    <w:rsid w:val="00556B8B"/>
    <w:rsid w:val="00557148"/>
    <w:rsid w:val="00557C31"/>
    <w:rsid w:val="00560A77"/>
    <w:rsid w:val="0056120E"/>
    <w:rsid w:val="005628C4"/>
    <w:rsid w:val="00562C94"/>
    <w:rsid w:val="00562D7B"/>
    <w:rsid w:val="00563380"/>
    <w:rsid w:val="005635CE"/>
    <w:rsid w:val="00563681"/>
    <w:rsid w:val="005647CE"/>
    <w:rsid w:val="00564CC5"/>
    <w:rsid w:val="0056552A"/>
    <w:rsid w:val="005659F2"/>
    <w:rsid w:val="00565CDF"/>
    <w:rsid w:val="00565F27"/>
    <w:rsid w:val="005667F9"/>
    <w:rsid w:val="00566802"/>
    <w:rsid w:val="00566C98"/>
    <w:rsid w:val="00566F34"/>
    <w:rsid w:val="0056731B"/>
    <w:rsid w:val="00567D13"/>
    <w:rsid w:val="00570695"/>
    <w:rsid w:val="00571769"/>
    <w:rsid w:val="00571874"/>
    <w:rsid w:val="00571C2C"/>
    <w:rsid w:val="00571C2F"/>
    <w:rsid w:val="00571F8E"/>
    <w:rsid w:val="005720E5"/>
    <w:rsid w:val="005720F6"/>
    <w:rsid w:val="00572116"/>
    <w:rsid w:val="00572136"/>
    <w:rsid w:val="005721F3"/>
    <w:rsid w:val="005722F8"/>
    <w:rsid w:val="005728E5"/>
    <w:rsid w:val="00572C2E"/>
    <w:rsid w:val="00572E96"/>
    <w:rsid w:val="00573954"/>
    <w:rsid w:val="00573B5E"/>
    <w:rsid w:val="00574465"/>
    <w:rsid w:val="00574B9E"/>
    <w:rsid w:val="00574D15"/>
    <w:rsid w:val="00574D1A"/>
    <w:rsid w:val="00574E93"/>
    <w:rsid w:val="0057509A"/>
    <w:rsid w:val="005754AA"/>
    <w:rsid w:val="00575A5E"/>
    <w:rsid w:val="00575A73"/>
    <w:rsid w:val="00576258"/>
    <w:rsid w:val="0057670F"/>
    <w:rsid w:val="005769D4"/>
    <w:rsid w:val="00577078"/>
    <w:rsid w:val="005770E0"/>
    <w:rsid w:val="005773CE"/>
    <w:rsid w:val="0057755B"/>
    <w:rsid w:val="00577780"/>
    <w:rsid w:val="00577A50"/>
    <w:rsid w:val="0058017F"/>
    <w:rsid w:val="0058051E"/>
    <w:rsid w:val="00580842"/>
    <w:rsid w:val="00580E35"/>
    <w:rsid w:val="00580F40"/>
    <w:rsid w:val="00581E55"/>
    <w:rsid w:val="00581E74"/>
    <w:rsid w:val="00582651"/>
    <w:rsid w:val="005826BE"/>
    <w:rsid w:val="005826C3"/>
    <w:rsid w:val="00582824"/>
    <w:rsid w:val="00582948"/>
    <w:rsid w:val="00582C3B"/>
    <w:rsid w:val="00582EC4"/>
    <w:rsid w:val="00583310"/>
    <w:rsid w:val="005833C7"/>
    <w:rsid w:val="005836AF"/>
    <w:rsid w:val="005838AA"/>
    <w:rsid w:val="00583AFA"/>
    <w:rsid w:val="00584219"/>
    <w:rsid w:val="0058438C"/>
    <w:rsid w:val="00584608"/>
    <w:rsid w:val="00584653"/>
    <w:rsid w:val="005857F6"/>
    <w:rsid w:val="00585E52"/>
    <w:rsid w:val="00586049"/>
    <w:rsid w:val="0058654E"/>
    <w:rsid w:val="00586B28"/>
    <w:rsid w:val="00586F18"/>
    <w:rsid w:val="005876D7"/>
    <w:rsid w:val="005877AF"/>
    <w:rsid w:val="005902AD"/>
    <w:rsid w:val="005908B3"/>
    <w:rsid w:val="00590966"/>
    <w:rsid w:val="00591965"/>
    <w:rsid w:val="00591DA2"/>
    <w:rsid w:val="00591F2C"/>
    <w:rsid w:val="00592367"/>
    <w:rsid w:val="00592672"/>
    <w:rsid w:val="00592861"/>
    <w:rsid w:val="00592E31"/>
    <w:rsid w:val="0059312D"/>
    <w:rsid w:val="00593942"/>
    <w:rsid w:val="00593D4C"/>
    <w:rsid w:val="00593DAE"/>
    <w:rsid w:val="00593E92"/>
    <w:rsid w:val="00594244"/>
    <w:rsid w:val="00594385"/>
    <w:rsid w:val="0059501F"/>
    <w:rsid w:val="005953E5"/>
    <w:rsid w:val="00595EB4"/>
    <w:rsid w:val="0059619C"/>
    <w:rsid w:val="0059677E"/>
    <w:rsid w:val="00596A58"/>
    <w:rsid w:val="00596D49"/>
    <w:rsid w:val="00596EC4"/>
    <w:rsid w:val="00596F23"/>
    <w:rsid w:val="00597327"/>
    <w:rsid w:val="00597453"/>
    <w:rsid w:val="005978C3"/>
    <w:rsid w:val="00597A57"/>
    <w:rsid w:val="005A0F38"/>
    <w:rsid w:val="005A1292"/>
    <w:rsid w:val="005A17FD"/>
    <w:rsid w:val="005A197F"/>
    <w:rsid w:val="005A2327"/>
    <w:rsid w:val="005A2D4C"/>
    <w:rsid w:val="005A3A5B"/>
    <w:rsid w:val="005A3CA8"/>
    <w:rsid w:val="005A42E3"/>
    <w:rsid w:val="005A574C"/>
    <w:rsid w:val="005A62CF"/>
    <w:rsid w:val="005A738C"/>
    <w:rsid w:val="005A760D"/>
    <w:rsid w:val="005A7660"/>
    <w:rsid w:val="005A7767"/>
    <w:rsid w:val="005A7857"/>
    <w:rsid w:val="005A7C71"/>
    <w:rsid w:val="005B06C7"/>
    <w:rsid w:val="005B073B"/>
    <w:rsid w:val="005B088A"/>
    <w:rsid w:val="005B0A38"/>
    <w:rsid w:val="005B10A1"/>
    <w:rsid w:val="005B13E2"/>
    <w:rsid w:val="005B2E3B"/>
    <w:rsid w:val="005B3114"/>
    <w:rsid w:val="005B3AF3"/>
    <w:rsid w:val="005B402E"/>
    <w:rsid w:val="005B4614"/>
    <w:rsid w:val="005B5050"/>
    <w:rsid w:val="005B5092"/>
    <w:rsid w:val="005B6525"/>
    <w:rsid w:val="005B6D28"/>
    <w:rsid w:val="005B7285"/>
    <w:rsid w:val="005B7477"/>
    <w:rsid w:val="005C0591"/>
    <w:rsid w:val="005C0B96"/>
    <w:rsid w:val="005C1013"/>
    <w:rsid w:val="005C133A"/>
    <w:rsid w:val="005C14AE"/>
    <w:rsid w:val="005C1774"/>
    <w:rsid w:val="005C19D1"/>
    <w:rsid w:val="005C3825"/>
    <w:rsid w:val="005C3992"/>
    <w:rsid w:val="005C3C80"/>
    <w:rsid w:val="005C4D11"/>
    <w:rsid w:val="005C528D"/>
    <w:rsid w:val="005C560B"/>
    <w:rsid w:val="005C5833"/>
    <w:rsid w:val="005C5956"/>
    <w:rsid w:val="005C646E"/>
    <w:rsid w:val="005C65AC"/>
    <w:rsid w:val="005C66C8"/>
    <w:rsid w:val="005C6BC9"/>
    <w:rsid w:val="005C6C84"/>
    <w:rsid w:val="005C6E3E"/>
    <w:rsid w:val="005C7901"/>
    <w:rsid w:val="005C7C11"/>
    <w:rsid w:val="005C7ECE"/>
    <w:rsid w:val="005D0275"/>
    <w:rsid w:val="005D033E"/>
    <w:rsid w:val="005D043D"/>
    <w:rsid w:val="005D0B58"/>
    <w:rsid w:val="005D103A"/>
    <w:rsid w:val="005D1DA1"/>
    <w:rsid w:val="005D24D9"/>
    <w:rsid w:val="005D25DD"/>
    <w:rsid w:val="005D27F4"/>
    <w:rsid w:val="005D2EA7"/>
    <w:rsid w:val="005D2F68"/>
    <w:rsid w:val="005D3DB1"/>
    <w:rsid w:val="005D426C"/>
    <w:rsid w:val="005D47D3"/>
    <w:rsid w:val="005D491D"/>
    <w:rsid w:val="005D4A06"/>
    <w:rsid w:val="005D4B9F"/>
    <w:rsid w:val="005D5777"/>
    <w:rsid w:val="005D5789"/>
    <w:rsid w:val="005D5917"/>
    <w:rsid w:val="005D5ADC"/>
    <w:rsid w:val="005D5BAF"/>
    <w:rsid w:val="005D5E19"/>
    <w:rsid w:val="005D6E10"/>
    <w:rsid w:val="005D6F4E"/>
    <w:rsid w:val="005D75E7"/>
    <w:rsid w:val="005D7BD5"/>
    <w:rsid w:val="005D7F19"/>
    <w:rsid w:val="005E01E0"/>
    <w:rsid w:val="005E109C"/>
    <w:rsid w:val="005E152D"/>
    <w:rsid w:val="005E1E64"/>
    <w:rsid w:val="005E21FB"/>
    <w:rsid w:val="005E23D6"/>
    <w:rsid w:val="005E292F"/>
    <w:rsid w:val="005E2B23"/>
    <w:rsid w:val="005E2E8E"/>
    <w:rsid w:val="005E3261"/>
    <w:rsid w:val="005E3CE1"/>
    <w:rsid w:val="005E40CF"/>
    <w:rsid w:val="005E42AA"/>
    <w:rsid w:val="005E4311"/>
    <w:rsid w:val="005E4325"/>
    <w:rsid w:val="005E4848"/>
    <w:rsid w:val="005E4C5C"/>
    <w:rsid w:val="005E4E12"/>
    <w:rsid w:val="005E4FFA"/>
    <w:rsid w:val="005E506B"/>
    <w:rsid w:val="005E56DB"/>
    <w:rsid w:val="005E5721"/>
    <w:rsid w:val="005E637D"/>
    <w:rsid w:val="005E6BD6"/>
    <w:rsid w:val="005E7035"/>
    <w:rsid w:val="005E7332"/>
    <w:rsid w:val="005E782E"/>
    <w:rsid w:val="005E7A27"/>
    <w:rsid w:val="005F0294"/>
    <w:rsid w:val="005F0988"/>
    <w:rsid w:val="005F0C4F"/>
    <w:rsid w:val="005F1149"/>
    <w:rsid w:val="005F14BA"/>
    <w:rsid w:val="005F19CD"/>
    <w:rsid w:val="005F1A70"/>
    <w:rsid w:val="005F2362"/>
    <w:rsid w:val="005F2504"/>
    <w:rsid w:val="005F2934"/>
    <w:rsid w:val="005F3A42"/>
    <w:rsid w:val="005F3B1A"/>
    <w:rsid w:val="005F404E"/>
    <w:rsid w:val="005F424F"/>
    <w:rsid w:val="005F46DE"/>
    <w:rsid w:val="005F4BBB"/>
    <w:rsid w:val="005F4E0D"/>
    <w:rsid w:val="005F5076"/>
    <w:rsid w:val="005F514F"/>
    <w:rsid w:val="005F5626"/>
    <w:rsid w:val="005F5C17"/>
    <w:rsid w:val="005F5F8F"/>
    <w:rsid w:val="005F66E7"/>
    <w:rsid w:val="005F68C6"/>
    <w:rsid w:val="005F6AB7"/>
    <w:rsid w:val="005F6BCA"/>
    <w:rsid w:val="005F755C"/>
    <w:rsid w:val="005F7968"/>
    <w:rsid w:val="005F79BE"/>
    <w:rsid w:val="005F7D25"/>
    <w:rsid w:val="00600146"/>
    <w:rsid w:val="00600180"/>
    <w:rsid w:val="006008B1"/>
    <w:rsid w:val="00600A53"/>
    <w:rsid w:val="00600B99"/>
    <w:rsid w:val="00600C68"/>
    <w:rsid w:val="006014D3"/>
    <w:rsid w:val="00601792"/>
    <w:rsid w:val="00601955"/>
    <w:rsid w:val="00602599"/>
    <w:rsid w:val="0060278F"/>
    <w:rsid w:val="006027FA"/>
    <w:rsid w:val="00602A43"/>
    <w:rsid w:val="00602D53"/>
    <w:rsid w:val="0060353B"/>
    <w:rsid w:val="006038C2"/>
    <w:rsid w:val="00603940"/>
    <w:rsid w:val="00603EF2"/>
    <w:rsid w:val="00604867"/>
    <w:rsid w:val="006052C6"/>
    <w:rsid w:val="006052C7"/>
    <w:rsid w:val="0060563C"/>
    <w:rsid w:val="00605932"/>
    <w:rsid w:val="00605DC5"/>
    <w:rsid w:val="00605EBC"/>
    <w:rsid w:val="00606C9C"/>
    <w:rsid w:val="00606D6E"/>
    <w:rsid w:val="006070C1"/>
    <w:rsid w:val="006073AF"/>
    <w:rsid w:val="00610763"/>
    <w:rsid w:val="006107EE"/>
    <w:rsid w:val="00611222"/>
    <w:rsid w:val="00611A75"/>
    <w:rsid w:val="00611ABE"/>
    <w:rsid w:val="00611D19"/>
    <w:rsid w:val="00611F36"/>
    <w:rsid w:val="006124D2"/>
    <w:rsid w:val="006129E3"/>
    <w:rsid w:val="00612D09"/>
    <w:rsid w:val="00613345"/>
    <w:rsid w:val="006135B4"/>
    <w:rsid w:val="00613669"/>
    <w:rsid w:val="00613956"/>
    <w:rsid w:val="00613EF6"/>
    <w:rsid w:val="00614044"/>
    <w:rsid w:val="006140B1"/>
    <w:rsid w:val="00614B3B"/>
    <w:rsid w:val="00614BAB"/>
    <w:rsid w:val="00614CE1"/>
    <w:rsid w:val="00614E88"/>
    <w:rsid w:val="00615149"/>
    <w:rsid w:val="006152C5"/>
    <w:rsid w:val="006156F2"/>
    <w:rsid w:val="00615A0F"/>
    <w:rsid w:val="00615AF5"/>
    <w:rsid w:val="00615C9B"/>
    <w:rsid w:val="00615DFC"/>
    <w:rsid w:val="00616027"/>
    <w:rsid w:val="006161AB"/>
    <w:rsid w:val="006164B6"/>
    <w:rsid w:val="00616ACB"/>
    <w:rsid w:val="00616B49"/>
    <w:rsid w:val="00616C01"/>
    <w:rsid w:val="00617650"/>
    <w:rsid w:val="0061783D"/>
    <w:rsid w:val="0061790A"/>
    <w:rsid w:val="006200D1"/>
    <w:rsid w:val="00620174"/>
    <w:rsid w:val="0062063D"/>
    <w:rsid w:val="00620640"/>
    <w:rsid w:val="006207D4"/>
    <w:rsid w:val="00620881"/>
    <w:rsid w:val="00620CCC"/>
    <w:rsid w:val="00620E2C"/>
    <w:rsid w:val="00621BF7"/>
    <w:rsid w:val="00621BFC"/>
    <w:rsid w:val="00621D29"/>
    <w:rsid w:val="00622374"/>
    <w:rsid w:val="0062282B"/>
    <w:rsid w:val="00622A04"/>
    <w:rsid w:val="00622B81"/>
    <w:rsid w:val="00622CB5"/>
    <w:rsid w:val="006232F4"/>
    <w:rsid w:val="0062345C"/>
    <w:rsid w:val="006237CD"/>
    <w:rsid w:val="00623D95"/>
    <w:rsid w:val="00623E84"/>
    <w:rsid w:val="00624002"/>
    <w:rsid w:val="006245D0"/>
    <w:rsid w:val="006248FB"/>
    <w:rsid w:val="00624916"/>
    <w:rsid w:val="00624D0E"/>
    <w:rsid w:val="00624EBC"/>
    <w:rsid w:val="006254DA"/>
    <w:rsid w:val="00625559"/>
    <w:rsid w:val="006256B5"/>
    <w:rsid w:val="0062579A"/>
    <w:rsid w:val="00626A14"/>
    <w:rsid w:val="00626ED5"/>
    <w:rsid w:val="006274C5"/>
    <w:rsid w:val="00627682"/>
    <w:rsid w:val="006276D8"/>
    <w:rsid w:val="00627BC5"/>
    <w:rsid w:val="00630394"/>
    <w:rsid w:val="00630BD3"/>
    <w:rsid w:val="00630D32"/>
    <w:rsid w:val="00630D66"/>
    <w:rsid w:val="00631BB3"/>
    <w:rsid w:val="00632470"/>
    <w:rsid w:val="00632A74"/>
    <w:rsid w:val="00632AED"/>
    <w:rsid w:val="00632E05"/>
    <w:rsid w:val="00632E68"/>
    <w:rsid w:val="00632EE9"/>
    <w:rsid w:val="006337E7"/>
    <w:rsid w:val="0063382E"/>
    <w:rsid w:val="00633BFB"/>
    <w:rsid w:val="00633C65"/>
    <w:rsid w:val="00634049"/>
    <w:rsid w:val="00634838"/>
    <w:rsid w:val="00634B3F"/>
    <w:rsid w:val="00634B44"/>
    <w:rsid w:val="00634B4C"/>
    <w:rsid w:val="00635193"/>
    <w:rsid w:val="0063519A"/>
    <w:rsid w:val="006352E8"/>
    <w:rsid w:val="0063531E"/>
    <w:rsid w:val="00635823"/>
    <w:rsid w:val="00635B0E"/>
    <w:rsid w:val="00635C8B"/>
    <w:rsid w:val="006361A6"/>
    <w:rsid w:val="00636373"/>
    <w:rsid w:val="00636401"/>
    <w:rsid w:val="006364B6"/>
    <w:rsid w:val="006369F1"/>
    <w:rsid w:val="00636D9C"/>
    <w:rsid w:val="00637439"/>
    <w:rsid w:val="00637895"/>
    <w:rsid w:val="00637946"/>
    <w:rsid w:val="00637C86"/>
    <w:rsid w:val="00637CC1"/>
    <w:rsid w:val="006405FD"/>
    <w:rsid w:val="00640C4C"/>
    <w:rsid w:val="00640D26"/>
    <w:rsid w:val="00640F83"/>
    <w:rsid w:val="00641040"/>
    <w:rsid w:val="00641296"/>
    <w:rsid w:val="00641378"/>
    <w:rsid w:val="006418FE"/>
    <w:rsid w:val="00641A11"/>
    <w:rsid w:val="00641EF3"/>
    <w:rsid w:val="00642939"/>
    <w:rsid w:val="0064293A"/>
    <w:rsid w:val="00642A61"/>
    <w:rsid w:val="00642DE4"/>
    <w:rsid w:val="0064303B"/>
    <w:rsid w:val="00644656"/>
    <w:rsid w:val="00644CED"/>
    <w:rsid w:val="00644DF0"/>
    <w:rsid w:val="00644F46"/>
    <w:rsid w:val="006450D0"/>
    <w:rsid w:val="006451C7"/>
    <w:rsid w:val="00645BB4"/>
    <w:rsid w:val="00646110"/>
    <w:rsid w:val="006461C6"/>
    <w:rsid w:val="00646342"/>
    <w:rsid w:val="00646714"/>
    <w:rsid w:val="006469A7"/>
    <w:rsid w:val="00646B07"/>
    <w:rsid w:val="00646D8A"/>
    <w:rsid w:val="006473DB"/>
    <w:rsid w:val="006477CB"/>
    <w:rsid w:val="006508E2"/>
    <w:rsid w:val="00651132"/>
    <w:rsid w:val="00651672"/>
    <w:rsid w:val="00651ECB"/>
    <w:rsid w:val="0065202A"/>
    <w:rsid w:val="00652043"/>
    <w:rsid w:val="00652790"/>
    <w:rsid w:val="00653B57"/>
    <w:rsid w:val="00653E1B"/>
    <w:rsid w:val="00653FD2"/>
    <w:rsid w:val="0065405E"/>
    <w:rsid w:val="006544F2"/>
    <w:rsid w:val="006548CC"/>
    <w:rsid w:val="00655119"/>
    <w:rsid w:val="0065575A"/>
    <w:rsid w:val="00655B9B"/>
    <w:rsid w:val="00655E58"/>
    <w:rsid w:val="00655EA5"/>
    <w:rsid w:val="006560A6"/>
    <w:rsid w:val="00656549"/>
    <w:rsid w:val="00656E83"/>
    <w:rsid w:val="0065757B"/>
    <w:rsid w:val="00657FAB"/>
    <w:rsid w:val="00660000"/>
    <w:rsid w:val="0066079C"/>
    <w:rsid w:val="00660F2E"/>
    <w:rsid w:val="006619D1"/>
    <w:rsid w:val="00662254"/>
    <w:rsid w:val="00662455"/>
    <w:rsid w:val="00662606"/>
    <w:rsid w:val="00662827"/>
    <w:rsid w:val="006628DC"/>
    <w:rsid w:val="00662C4A"/>
    <w:rsid w:val="006637C4"/>
    <w:rsid w:val="00663B77"/>
    <w:rsid w:val="0066402C"/>
    <w:rsid w:val="006644D7"/>
    <w:rsid w:val="00664546"/>
    <w:rsid w:val="006655F9"/>
    <w:rsid w:val="00665836"/>
    <w:rsid w:val="00665AB3"/>
    <w:rsid w:val="00665D81"/>
    <w:rsid w:val="00666277"/>
    <w:rsid w:val="006666C1"/>
    <w:rsid w:val="00666D61"/>
    <w:rsid w:val="00667251"/>
    <w:rsid w:val="006675B5"/>
    <w:rsid w:val="006677DF"/>
    <w:rsid w:val="006677E7"/>
    <w:rsid w:val="00670243"/>
    <w:rsid w:val="00670F95"/>
    <w:rsid w:val="006719C0"/>
    <w:rsid w:val="00671C4E"/>
    <w:rsid w:val="0067276D"/>
    <w:rsid w:val="00672CD3"/>
    <w:rsid w:val="00672CF3"/>
    <w:rsid w:val="0067467D"/>
    <w:rsid w:val="0067482A"/>
    <w:rsid w:val="00674867"/>
    <w:rsid w:val="00674A4A"/>
    <w:rsid w:val="00675068"/>
    <w:rsid w:val="006754EA"/>
    <w:rsid w:val="00675A6F"/>
    <w:rsid w:val="006760CC"/>
    <w:rsid w:val="006760E0"/>
    <w:rsid w:val="00676667"/>
    <w:rsid w:val="00676CBA"/>
    <w:rsid w:val="00676EB7"/>
    <w:rsid w:val="00676EC0"/>
    <w:rsid w:val="00677419"/>
    <w:rsid w:val="00677619"/>
    <w:rsid w:val="00677623"/>
    <w:rsid w:val="00677770"/>
    <w:rsid w:val="00677B69"/>
    <w:rsid w:val="00680938"/>
    <w:rsid w:val="00680B43"/>
    <w:rsid w:val="00680C07"/>
    <w:rsid w:val="00680E2A"/>
    <w:rsid w:val="00680E4C"/>
    <w:rsid w:val="00680F4E"/>
    <w:rsid w:val="006811C5"/>
    <w:rsid w:val="00681DD3"/>
    <w:rsid w:val="00682006"/>
    <w:rsid w:val="0068201E"/>
    <w:rsid w:val="006822EE"/>
    <w:rsid w:val="00682914"/>
    <w:rsid w:val="00683D9B"/>
    <w:rsid w:val="0068450C"/>
    <w:rsid w:val="006850AD"/>
    <w:rsid w:val="00685614"/>
    <w:rsid w:val="00685E70"/>
    <w:rsid w:val="00686A78"/>
    <w:rsid w:val="00687062"/>
    <w:rsid w:val="00687709"/>
    <w:rsid w:val="006878E4"/>
    <w:rsid w:val="00687A2A"/>
    <w:rsid w:val="00690B94"/>
    <w:rsid w:val="00690CA8"/>
    <w:rsid w:val="00691175"/>
    <w:rsid w:val="006911A8"/>
    <w:rsid w:val="00691206"/>
    <w:rsid w:val="00691293"/>
    <w:rsid w:val="00691352"/>
    <w:rsid w:val="006916F3"/>
    <w:rsid w:val="00691C56"/>
    <w:rsid w:val="00692775"/>
    <w:rsid w:val="006927A2"/>
    <w:rsid w:val="00692835"/>
    <w:rsid w:val="0069283D"/>
    <w:rsid w:val="00692949"/>
    <w:rsid w:val="00692E4D"/>
    <w:rsid w:val="006943B2"/>
    <w:rsid w:val="0069487B"/>
    <w:rsid w:val="0069491D"/>
    <w:rsid w:val="006954C4"/>
    <w:rsid w:val="00696011"/>
    <w:rsid w:val="0069630C"/>
    <w:rsid w:val="00696438"/>
    <w:rsid w:val="006971FF"/>
    <w:rsid w:val="00697B54"/>
    <w:rsid w:val="00697E28"/>
    <w:rsid w:val="006A01A4"/>
    <w:rsid w:val="006A09B1"/>
    <w:rsid w:val="006A0ACA"/>
    <w:rsid w:val="006A0AD5"/>
    <w:rsid w:val="006A1EA8"/>
    <w:rsid w:val="006A2AFB"/>
    <w:rsid w:val="006A37DD"/>
    <w:rsid w:val="006A38A8"/>
    <w:rsid w:val="006A3A74"/>
    <w:rsid w:val="006A3FBC"/>
    <w:rsid w:val="006A42BA"/>
    <w:rsid w:val="006A433E"/>
    <w:rsid w:val="006A4426"/>
    <w:rsid w:val="006A44EC"/>
    <w:rsid w:val="006A4539"/>
    <w:rsid w:val="006A4618"/>
    <w:rsid w:val="006A465F"/>
    <w:rsid w:val="006A4848"/>
    <w:rsid w:val="006A4893"/>
    <w:rsid w:val="006A493E"/>
    <w:rsid w:val="006A4AB3"/>
    <w:rsid w:val="006A4C47"/>
    <w:rsid w:val="006A570D"/>
    <w:rsid w:val="006A5771"/>
    <w:rsid w:val="006A599F"/>
    <w:rsid w:val="006A5B01"/>
    <w:rsid w:val="006A5DA4"/>
    <w:rsid w:val="006A5E45"/>
    <w:rsid w:val="006A610D"/>
    <w:rsid w:val="006A6A68"/>
    <w:rsid w:val="006A7447"/>
    <w:rsid w:val="006A77A6"/>
    <w:rsid w:val="006A77CF"/>
    <w:rsid w:val="006A78E8"/>
    <w:rsid w:val="006A79CD"/>
    <w:rsid w:val="006A7A85"/>
    <w:rsid w:val="006A7E7F"/>
    <w:rsid w:val="006B0648"/>
    <w:rsid w:val="006B0749"/>
    <w:rsid w:val="006B09D6"/>
    <w:rsid w:val="006B0BE9"/>
    <w:rsid w:val="006B0D67"/>
    <w:rsid w:val="006B0E53"/>
    <w:rsid w:val="006B1432"/>
    <w:rsid w:val="006B1703"/>
    <w:rsid w:val="006B1804"/>
    <w:rsid w:val="006B19F7"/>
    <w:rsid w:val="006B1AAE"/>
    <w:rsid w:val="006B1C88"/>
    <w:rsid w:val="006B2020"/>
    <w:rsid w:val="006B208A"/>
    <w:rsid w:val="006B2129"/>
    <w:rsid w:val="006B251C"/>
    <w:rsid w:val="006B271A"/>
    <w:rsid w:val="006B2F3E"/>
    <w:rsid w:val="006B3104"/>
    <w:rsid w:val="006B3269"/>
    <w:rsid w:val="006B3272"/>
    <w:rsid w:val="006B33C6"/>
    <w:rsid w:val="006B39ED"/>
    <w:rsid w:val="006B3D3C"/>
    <w:rsid w:val="006B3DF6"/>
    <w:rsid w:val="006B3F6A"/>
    <w:rsid w:val="006B4BDF"/>
    <w:rsid w:val="006B4FAA"/>
    <w:rsid w:val="006B5062"/>
    <w:rsid w:val="006B52FB"/>
    <w:rsid w:val="006B5DD2"/>
    <w:rsid w:val="006B605B"/>
    <w:rsid w:val="006B6153"/>
    <w:rsid w:val="006B6628"/>
    <w:rsid w:val="006B7152"/>
    <w:rsid w:val="006B7198"/>
    <w:rsid w:val="006B775C"/>
    <w:rsid w:val="006B7982"/>
    <w:rsid w:val="006B7DC1"/>
    <w:rsid w:val="006B7F0A"/>
    <w:rsid w:val="006B7F7C"/>
    <w:rsid w:val="006C01B5"/>
    <w:rsid w:val="006C113C"/>
    <w:rsid w:val="006C1CB5"/>
    <w:rsid w:val="006C1F0A"/>
    <w:rsid w:val="006C219D"/>
    <w:rsid w:val="006C2AB8"/>
    <w:rsid w:val="006C2D00"/>
    <w:rsid w:val="006C300C"/>
    <w:rsid w:val="006C319D"/>
    <w:rsid w:val="006C393B"/>
    <w:rsid w:val="006C4192"/>
    <w:rsid w:val="006C46B8"/>
    <w:rsid w:val="006C47AB"/>
    <w:rsid w:val="006C4D23"/>
    <w:rsid w:val="006C4E90"/>
    <w:rsid w:val="006C52C0"/>
    <w:rsid w:val="006C56FC"/>
    <w:rsid w:val="006C57E5"/>
    <w:rsid w:val="006C5FFC"/>
    <w:rsid w:val="006C62E5"/>
    <w:rsid w:val="006C64A2"/>
    <w:rsid w:val="006C6EB1"/>
    <w:rsid w:val="006C764A"/>
    <w:rsid w:val="006D0422"/>
    <w:rsid w:val="006D108D"/>
    <w:rsid w:val="006D1095"/>
    <w:rsid w:val="006D1A96"/>
    <w:rsid w:val="006D2527"/>
    <w:rsid w:val="006D2A4C"/>
    <w:rsid w:val="006D2E49"/>
    <w:rsid w:val="006D2ED5"/>
    <w:rsid w:val="006D2FD5"/>
    <w:rsid w:val="006D31D3"/>
    <w:rsid w:val="006D3320"/>
    <w:rsid w:val="006D3539"/>
    <w:rsid w:val="006D378F"/>
    <w:rsid w:val="006D3A7B"/>
    <w:rsid w:val="006D3ABC"/>
    <w:rsid w:val="006D3EDE"/>
    <w:rsid w:val="006D40B6"/>
    <w:rsid w:val="006D47B5"/>
    <w:rsid w:val="006D5970"/>
    <w:rsid w:val="006D61C4"/>
    <w:rsid w:val="006D6D98"/>
    <w:rsid w:val="006D6F61"/>
    <w:rsid w:val="006D70C6"/>
    <w:rsid w:val="006D7AF9"/>
    <w:rsid w:val="006D7DFC"/>
    <w:rsid w:val="006E0470"/>
    <w:rsid w:val="006E06BA"/>
    <w:rsid w:val="006E079F"/>
    <w:rsid w:val="006E1285"/>
    <w:rsid w:val="006E16B5"/>
    <w:rsid w:val="006E18C4"/>
    <w:rsid w:val="006E18F3"/>
    <w:rsid w:val="006E1EC3"/>
    <w:rsid w:val="006E2102"/>
    <w:rsid w:val="006E24D8"/>
    <w:rsid w:val="006E2CC5"/>
    <w:rsid w:val="006E3419"/>
    <w:rsid w:val="006E3578"/>
    <w:rsid w:val="006E3634"/>
    <w:rsid w:val="006E370C"/>
    <w:rsid w:val="006E3C0B"/>
    <w:rsid w:val="006E3C40"/>
    <w:rsid w:val="006E47CE"/>
    <w:rsid w:val="006E4A34"/>
    <w:rsid w:val="006E4B31"/>
    <w:rsid w:val="006E4C45"/>
    <w:rsid w:val="006E4D54"/>
    <w:rsid w:val="006E5B37"/>
    <w:rsid w:val="006E5C0F"/>
    <w:rsid w:val="006E6169"/>
    <w:rsid w:val="006E69D6"/>
    <w:rsid w:val="006E6DB7"/>
    <w:rsid w:val="006E728B"/>
    <w:rsid w:val="006E7566"/>
    <w:rsid w:val="006E7591"/>
    <w:rsid w:val="006E76E8"/>
    <w:rsid w:val="006E794A"/>
    <w:rsid w:val="006E7C47"/>
    <w:rsid w:val="006F00E4"/>
    <w:rsid w:val="006F030B"/>
    <w:rsid w:val="006F0A17"/>
    <w:rsid w:val="006F0F49"/>
    <w:rsid w:val="006F1073"/>
    <w:rsid w:val="006F16E3"/>
    <w:rsid w:val="006F1A30"/>
    <w:rsid w:val="006F1A47"/>
    <w:rsid w:val="006F1CB3"/>
    <w:rsid w:val="006F1F50"/>
    <w:rsid w:val="006F2B9F"/>
    <w:rsid w:val="006F2D7D"/>
    <w:rsid w:val="006F2E2F"/>
    <w:rsid w:val="006F3506"/>
    <w:rsid w:val="006F36A4"/>
    <w:rsid w:val="006F38E2"/>
    <w:rsid w:val="006F4093"/>
    <w:rsid w:val="006F4313"/>
    <w:rsid w:val="006F46C4"/>
    <w:rsid w:val="006F49D2"/>
    <w:rsid w:val="006F4CFA"/>
    <w:rsid w:val="006F502A"/>
    <w:rsid w:val="006F59A3"/>
    <w:rsid w:val="006F5D41"/>
    <w:rsid w:val="006F5E06"/>
    <w:rsid w:val="006F5F98"/>
    <w:rsid w:val="006F6472"/>
    <w:rsid w:val="006F68DD"/>
    <w:rsid w:val="006F7534"/>
    <w:rsid w:val="006F7B47"/>
    <w:rsid w:val="006F7BD5"/>
    <w:rsid w:val="006F7D2E"/>
    <w:rsid w:val="00700164"/>
    <w:rsid w:val="007004F6"/>
    <w:rsid w:val="007007DD"/>
    <w:rsid w:val="00700AD3"/>
    <w:rsid w:val="00700B69"/>
    <w:rsid w:val="00700E03"/>
    <w:rsid w:val="00701181"/>
    <w:rsid w:val="007016DD"/>
    <w:rsid w:val="0070285B"/>
    <w:rsid w:val="007028B5"/>
    <w:rsid w:val="007028FF"/>
    <w:rsid w:val="00702DDF"/>
    <w:rsid w:val="007038D5"/>
    <w:rsid w:val="00703FF8"/>
    <w:rsid w:val="007040CA"/>
    <w:rsid w:val="00705212"/>
    <w:rsid w:val="007053FB"/>
    <w:rsid w:val="007059D3"/>
    <w:rsid w:val="00705E65"/>
    <w:rsid w:val="0070690D"/>
    <w:rsid w:val="00707425"/>
    <w:rsid w:val="00707686"/>
    <w:rsid w:val="0070795D"/>
    <w:rsid w:val="00707A82"/>
    <w:rsid w:val="00707C5A"/>
    <w:rsid w:val="00707DD7"/>
    <w:rsid w:val="0071104C"/>
    <w:rsid w:val="0071208F"/>
    <w:rsid w:val="00712726"/>
    <w:rsid w:val="0071296D"/>
    <w:rsid w:val="00712D15"/>
    <w:rsid w:val="00713377"/>
    <w:rsid w:val="007133A5"/>
    <w:rsid w:val="00713472"/>
    <w:rsid w:val="007135B2"/>
    <w:rsid w:val="00714AAA"/>
    <w:rsid w:val="00714B50"/>
    <w:rsid w:val="00715734"/>
    <w:rsid w:val="00715DE0"/>
    <w:rsid w:val="007162F0"/>
    <w:rsid w:val="00716730"/>
    <w:rsid w:val="00716784"/>
    <w:rsid w:val="00716922"/>
    <w:rsid w:val="00716DA0"/>
    <w:rsid w:val="00717287"/>
    <w:rsid w:val="007172A5"/>
    <w:rsid w:val="00717856"/>
    <w:rsid w:val="00717CA4"/>
    <w:rsid w:val="00717D54"/>
    <w:rsid w:val="007201F4"/>
    <w:rsid w:val="00720447"/>
    <w:rsid w:val="00720D26"/>
    <w:rsid w:val="00720DE9"/>
    <w:rsid w:val="00721174"/>
    <w:rsid w:val="0072136F"/>
    <w:rsid w:val="007214EC"/>
    <w:rsid w:val="007218CD"/>
    <w:rsid w:val="00721EE9"/>
    <w:rsid w:val="00722178"/>
    <w:rsid w:val="0072277F"/>
    <w:rsid w:val="00722B14"/>
    <w:rsid w:val="00722BE2"/>
    <w:rsid w:val="00723316"/>
    <w:rsid w:val="00723AA8"/>
    <w:rsid w:val="00723B3F"/>
    <w:rsid w:val="00723F9C"/>
    <w:rsid w:val="007240BF"/>
    <w:rsid w:val="007242F5"/>
    <w:rsid w:val="00724BFE"/>
    <w:rsid w:val="00724FCB"/>
    <w:rsid w:val="007251AB"/>
    <w:rsid w:val="0072535C"/>
    <w:rsid w:val="007256D3"/>
    <w:rsid w:val="00725822"/>
    <w:rsid w:val="007259EF"/>
    <w:rsid w:val="00725BCE"/>
    <w:rsid w:val="007261D8"/>
    <w:rsid w:val="0072637B"/>
    <w:rsid w:val="00726BAD"/>
    <w:rsid w:val="00726CD7"/>
    <w:rsid w:val="00727149"/>
    <w:rsid w:val="00727184"/>
    <w:rsid w:val="007276CE"/>
    <w:rsid w:val="00727DE0"/>
    <w:rsid w:val="00727FAB"/>
    <w:rsid w:val="0073000E"/>
    <w:rsid w:val="007307F7"/>
    <w:rsid w:val="0073170F"/>
    <w:rsid w:val="00731976"/>
    <w:rsid w:val="00732368"/>
    <w:rsid w:val="007323A9"/>
    <w:rsid w:val="00732C03"/>
    <w:rsid w:val="00733D6B"/>
    <w:rsid w:val="00734052"/>
    <w:rsid w:val="007340D3"/>
    <w:rsid w:val="007343EF"/>
    <w:rsid w:val="00734466"/>
    <w:rsid w:val="00734D31"/>
    <w:rsid w:val="007351CA"/>
    <w:rsid w:val="00735212"/>
    <w:rsid w:val="007352E1"/>
    <w:rsid w:val="0073545D"/>
    <w:rsid w:val="00735F0A"/>
    <w:rsid w:val="00735F70"/>
    <w:rsid w:val="007361F4"/>
    <w:rsid w:val="00736485"/>
    <w:rsid w:val="007367D2"/>
    <w:rsid w:val="0073728E"/>
    <w:rsid w:val="00737798"/>
    <w:rsid w:val="00737A5F"/>
    <w:rsid w:val="00740401"/>
    <w:rsid w:val="0074080B"/>
    <w:rsid w:val="00740D91"/>
    <w:rsid w:val="00740E9B"/>
    <w:rsid w:val="00741C85"/>
    <w:rsid w:val="00741D58"/>
    <w:rsid w:val="0074214A"/>
    <w:rsid w:val="007423B6"/>
    <w:rsid w:val="0074253A"/>
    <w:rsid w:val="007428AE"/>
    <w:rsid w:val="00742B34"/>
    <w:rsid w:val="007440CF"/>
    <w:rsid w:val="007440FE"/>
    <w:rsid w:val="007445C9"/>
    <w:rsid w:val="00744974"/>
    <w:rsid w:val="007449EC"/>
    <w:rsid w:val="00744B14"/>
    <w:rsid w:val="00744C7F"/>
    <w:rsid w:val="00745033"/>
    <w:rsid w:val="00745514"/>
    <w:rsid w:val="00745631"/>
    <w:rsid w:val="00745E81"/>
    <w:rsid w:val="00745FE3"/>
    <w:rsid w:val="0074612A"/>
    <w:rsid w:val="00746729"/>
    <w:rsid w:val="007468FB"/>
    <w:rsid w:val="00746DAF"/>
    <w:rsid w:val="00746E28"/>
    <w:rsid w:val="0074795C"/>
    <w:rsid w:val="00747B29"/>
    <w:rsid w:val="00747C43"/>
    <w:rsid w:val="00747D57"/>
    <w:rsid w:val="0075015E"/>
    <w:rsid w:val="0075018A"/>
    <w:rsid w:val="00750868"/>
    <w:rsid w:val="00750CEC"/>
    <w:rsid w:val="0075129E"/>
    <w:rsid w:val="007515A7"/>
    <w:rsid w:val="00751703"/>
    <w:rsid w:val="007519AC"/>
    <w:rsid w:val="00751C52"/>
    <w:rsid w:val="00751E76"/>
    <w:rsid w:val="007523DD"/>
    <w:rsid w:val="00752985"/>
    <w:rsid w:val="00752C98"/>
    <w:rsid w:val="007536BE"/>
    <w:rsid w:val="0075395B"/>
    <w:rsid w:val="00754080"/>
    <w:rsid w:val="0075475F"/>
    <w:rsid w:val="00754880"/>
    <w:rsid w:val="00754F7A"/>
    <w:rsid w:val="0075568B"/>
    <w:rsid w:val="00755868"/>
    <w:rsid w:val="007561AA"/>
    <w:rsid w:val="007566B1"/>
    <w:rsid w:val="00757CFB"/>
    <w:rsid w:val="007607B9"/>
    <w:rsid w:val="00761243"/>
    <w:rsid w:val="00761A7A"/>
    <w:rsid w:val="00761F4F"/>
    <w:rsid w:val="007621EA"/>
    <w:rsid w:val="007625D0"/>
    <w:rsid w:val="007627B9"/>
    <w:rsid w:val="00762FA6"/>
    <w:rsid w:val="00762FF1"/>
    <w:rsid w:val="00763323"/>
    <w:rsid w:val="0076379B"/>
    <w:rsid w:val="0076390B"/>
    <w:rsid w:val="00763AB6"/>
    <w:rsid w:val="00763C1F"/>
    <w:rsid w:val="00763F93"/>
    <w:rsid w:val="0076418D"/>
    <w:rsid w:val="007641DD"/>
    <w:rsid w:val="00764751"/>
    <w:rsid w:val="00764E05"/>
    <w:rsid w:val="00764F01"/>
    <w:rsid w:val="00765522"/>
    <w:rsid w:val="007656B4"/>
    <w:rsid w:val="007659C9"/>
    <w:rsid w:val="00766039"/>
    <w:rsid w:val="00766AFD"/>
    <w:rsid w:val="00767157"/>
    <w:rsid w:val="00767323"/>
    <w:rsid w:val="007679C7"/>
    <w:rsid w:val="00767D6B"/>
    <w:rsid w:val="00770392"/>
    <w:rsid w:val="00770866"/>
    <w:rsid w:val="00770BAF"/>
    <w:rsid w:val="00770BC6"/>
    <w:rsid w:val="00771073"/>
    <w:rsid w:val="00771178"/>
    <w:rsid w:val="00771358"/>
    <w:rsid w:val="00772131"/>
    <w:rsid w:val="00772B83"/>
    <w:rsid w:val="00772BEC"/>
    <w:rsid w:val="0077353A"/>
    <w:rsid w:val="007736FC"/>
    <w:rsid w:val="00773A8F"/>
    <w:rsid w:val="00773DAF"/>
    <w:rsid w:val="007740A5"/>
    <w:rsid w:val="0077465F"/>
    <w:rsid w:val="00774C85"/>
    <w:rsid w:val="00774E17"/>
    <w:rsid w:val="0077598D"/>
    <w:rsid w:val="00775990"/>
    <w:rsid w:val="00775BE4"/>
    <w:rsid w:val="00775F64"/>
    <w:rsid w:val="0077702C"/>
    <w:rsid w:val="00777551"/>
    <w:rsid w:val="00777A19"/>
    <w:rsid w:val="00777DC6"/>
    <w:rsid w:val="007800E5"/>
    <w:rsid w:val="007805CF"/>
    <w:rsid w:val="00780967"/>
    <w:rsid w:val="00780A7C"/>
    <w:rsid w:val="00780ADA"/>
    <w:rsid w:val="00780C6C"/>
    <w:rsid w:val="007814AF"/>
    <w:rsid w:val="007814EA"/>
    <w:rsid w:val="00781A52"/>
    <w:rsid w:val="00781D59"/>
    <w:rsid w:val="00781E68"/>
    <w:rsid w:val="007827B2"/>
    <w:rsid w:val="007828C8"/>
    <w:rsid w:val="0078293F"/>
    <w:rsid w:val="00782A27"/>
    <w:rsid w:val="007831B3"/>
    <w:rsid w:val="007832E4"/>
    <w:rsid w:val="00783325"/>
    <w:rsid w:val="00783939"/>
    <w:rsid w:val="00783C73"/>
    <w:rsid w:val="00783ED1"/>
    <w:rsid w:val="00783F5C"/>
    <w:rsid w:val="00784A08"/>
    <w:rsid w:val="00784EA1"/>
    <w:rsid w:val="007854D4"/>
    <w:rsid w:val="00785BE0"/>
    <w:rsid w:val="00785EBF"/>
    <w:rsid w:val="00786B24"/>
    <w:rsid w:val="00786EB3"/>
    <w:rsid w:val="00787058"/>
    <w:rsid w:val="00787478"/>
    <w:rsid w:val="00787F45"/>
    <w:rsid w:val="007901B4"/>
    <w:rsid w:val="00790738"/>
    <w:rsid w:val="0079074C"/>
    <w:rsid w:val="0079085E"/>
    <w:rsid w:val="00790DAB"/>
    <w:rsid w:val="007912B7"/>
    <w:rsid w:val="0079133C"/>
    <w:rsid w:val="0079183C"/>
    <w:rsid w:val="00791877"/>
    <w:rsid w:val="007918B7"/>
    <w:rsid w:val="00791C9A"/>
    <w:rsid w:val="00792AD5"/>
    <w:rsid w:val="00792EEC"/>
    <w:rsid w:val="007938E1"/>
    <w:rsid w:val="00793CA2"/>
    <w:rsid w:val="00794330"/>
    <w:rsid w:val="00794585"/>
    <w:rsid w:val="0079474F"/>
    <w:rsid w:val="00795297"/>
    <w:rsid w:val="007955C4"/>
    <w:rsid w:val="00795CAF"/>
    <w:rsid w:val="00796331"/>
    <w:rsid w:val="00796F81"/>
    <w:rsid w:val="00797356"/>
    <w:rsid w:val="00797856"/>
    <w:rsid w:val="007A1299"/>
    <w:rsid w:val="007A13A9"/>
    <w:rsid w:val="007A179F"/>
    <w:rsid w:val="007A1944"/>
    <w:rsid w:val="007A1A2C"/>
    <w:rsid w:val="007A1BAF"/>
    <w:rsid w:val="007A1D31"/>
    <w:rsid w:val="007A200B"/>
    <w:rsid w:val="007A23D1"/>
    <w:rsid w:val="007A246C"/>
    <w:rsid w:val="007A2621"/>
    <w:rsid w:val="007A2D94"/>
    <w:rsid w:val="007A3233"/>
    <w:rsid w:val="007A3393"/>
    <w:rsid w:val="007A366B"/>
    <w:rsid w:val="007A4354"/>
    <w:rsid w:val="007A43DC"/>
    <w:rsid w:val="007A444E"/>
    <w:rsid w:val="007A4572"/>
    <w:rsid w:val="007A4747"/>
    <w:rsid w:val="007A47A7"/>
    <w:rsid w:val="007A4F8B"/>
    <w:rsid w:val="007A5F10"/>
    <w:rsid w:val="007A6439"/>
    <w:rsid w:val="007A6676"/>
    <w:rsid w:val="007A6B4D"/>
    <w:rsid w:val="007A737C"/>
    <w:rsid w:val="007A7A66"/>
    <w:rsid w:val="007A7F2B"/>
    <w:rsid w:val="007B00D7"/>
    <w:rsid w:val="007B0282"/>
    <w:rsid w:val="007B02E7"/>
    <w:rsid w:val="007B051A"/>
    <w:rsid w:val="007B0530"/>
    <w:rsid w:val="007B0553"/>
    <w:rsid w:val="007B0A1D"/>
    <w:rsid w:val="007B114C"/>
    <w:rsid w:val="007B137B"/>
    <w:rsid w:val="007B13DF"/>
    <w:rsid w:val="007B1CF2"/>
    <w:rsid w:val="007B1D96"/>
    <w:rsid w:val="007B29C3"/>
    <w:rsid w:val="007B2F9B"/>
    <w:rsid w:val="007B3300"/>
    <w:rsid w:val="007B3333"/>
    <w:rsid w:val="007B3C11"/>
    <w:rsid w:val="007B44C7"/>
    <w:rsid w:val="007B4803"/>
    <w:rsid w:val="007B5C86"/>
    <w:rsid w:val="007B61B6"/>
    <w:rsid w:val="007B6DB8"/>
    <w:rsid w:val="007B731B"/>
    <w:rsid w:val="007B7750"/>
    <w:rsid w:val="007B77B6"/>
    <w:rsid w:val="007B7B2A"/>
    <w:rsid w:val="007B7E75"/>
    <w:rsid w:val="007C0933"/>
    <w:rsid w:val="007C0BF9"/>
    <w:rsid w:val="007C0F60"/>
    <w:rsid w:val="007C1099"/>
    <w:rsid w:val="007C10AF"/>
    <w:rsid w:val="007C16D5"/>
    <w:rsid w:val="007C1BD5"/>
    <w:rsid w:val="007C2206"/>
    <w:rsid w:val="007C2D4A"/>
    <w:rsid w:val="007C2E45"/>
    <w:rsid w:val="007C3422"/>
    <w:rsid w:val="007C378C"/>
    <w:rsid w:val="007C43EF"/>
    <w:rsid w:val="007C4CA7"/>
    <w:rsid w:val="007C4F18"/>
    <w:rsid w:val="007C50A3"/>
    <w:rsid w:val="007C54DE"/>
    <w:rsid w:val="007C56D0"/>
    <w:rsid w:val="007C5804"/>
    <w:rsid w:val="007C5D80"/>
    <w:rsid w:val="007C62D4"/>
    <w:rsid w:val="007C6A19"/>
    <w:rsid w:val="007C6BE1"/>
    <w:rsid w:val="007C6C6D"/>
    <w:rsid w:val="007C7A6C"/>
    <w:rsid w:val="007D01DC"/>
    <w:rsid w:val="007D026B"/>
    <w:rsid w:val="007D0B2F"/>
    <w:rsid w:val="007D0C19"/>
    <w:rsid w:val="007D117C"/>
    <w:rsid w:val="007D1180"/>
    <w:rsid w:val="007D135D"/>
    <w:rsid w:val="007D1674"/>
    <w:rsid w:val="007D173E"/>
    <w:rsid w:val="007D1C86"/>
    <w:rsid w:val="007D2E6E"/>
    <w:rsid w:val="007D38CC"/>
    <w:rsid w:val="007D3C72"/>
    <w:rsid w:val="007D4608"/>
    <w:rsid w:val="007D4F9A"/>
    <w:rsid w:val="007D50DE"/>
    <w:rsid w:val="007D5185"/>
    <w:rsid w:val="007D5223"/>
    <w:rsid w:val="007D5485"/>
    <w:rsid w:val="007D55D5"/>
    <w:rsid w:val="007D56D3"/>
    <w:rsid w:val="007D5F23"/>
    <w:rsid w:val="007D704F"/>
    <w:rsid w:val="007D7B48"/>
    <w:rsid w:val="007D7C79"/>
    <w:rsid w:val="007E0F11"/>
    <w:rsid w:val="007E144B"/>
    <w:rsid w:val="007E1DBC"/>
    <w:rsid w:val="007E1F30"/>
    <w:rsid w:val="007E2203"/>
    <w:rsid w:val="007E26B5"/>
    <w:rsid w:val="007E2CD6"/>
    <w:rsid w:val="007E3360"/>
    <w:rsid w:val="007E346A"/>
    <w:rsid w:val="007E34F8"/>
    <w:rsid w:val="007E398E"/>
    <w:rsid w:val="007E3AA7"/>
    <w:rsid w:val="007E3EE1"/>
    <w:rsid w:val="007E426F"/>
    <w:rsid w:val="007E49DB"/>
    <w:rsid w:val="007E4ADF"/>
    <w:rsid w:val="007E5071"/>
    <w:rsid w:val="007E527D"/>
    <w:rsid w:val="007E5919"/>
    <w:rsid w:val="007E6004"/>
    <w:rsid w:val="007E61F7"/>
    <w:rsid w:val="007E6C3A"/>
    <w:rsid w:val="007E706B"/>
    <w:rsid w:val="007E76F5"/>
    <w:rsid w:val="007F0489"/>
    <w:rsid w:val="007F1205"/>
    <w:rsid w:val="007F1A2D"/>
    <w:rsid w:val="007F1E22"/>
    <w:rsid w:val="007F2202"/>
    <w:rsid w:val="007F25E1"/>
    <w:rsid w:val="007F290A"/>
    <w:rsid w:val="007F376F"/>
    <w:rsid w:val="007F39E4"/>
    <w:rsid w:val="007F4116"/>
    <w:rsid w:val="007F48E8"/>
    <w:rsid w:val="007F4BD4"/>
    <w:rsid w:val="007F542A"/>
    <w:rsid w:val="007F5570"/>
    <w:rsid w:val="007F5C95"/>
    <w:rsid w:val="007F676F"/>
    <w:rsid w:val="007F75E1"/>
    <w:rsid w:val="007F76E9"/>
    <w:rsid w:val="007F78D2"/>
    <w:rsid w:val="007F7A59"/>
    <w:rsid w:val="007F7C03"/>
    <w:rsid w:val="008014CC"/>
    <w:rsid w:val="0080161E"/>
    <w:rsid w:val="0080164F"/>
    <w:rsid w:val="00801E36"/>
    <w:rsid w:val="008023FB"/>
    <w:rsid w:val="00802685"/>
    <w:rsid w:val="00802BC4"/>
    <w:rsid w:val="00802CA3"/>
    <w:rsid w:val="008035D1"/>
    <w:rsid w:val="00803954"/>
    <w:rsid w:val="00804380"/>
    <w:rsid w:val="0080441A"/>
    <w:rsid w:val="0080478D"/>
    <w:rsid w:val="0080484A"/>
    <w:rsid w:val="00805C05"/>
    <w:rsid w:val="00805D12"/>
    <w:rsid w:val="008060EF"/>
    <w:rsid w:val="008064C4"/>
    <w:rsid w:val="00806EFC"/>
    <w:rsid w:val="0080713F"/>
    <w:rsid w:val="0080730A"/>
    <w:rsid w:val="008073CA"/>
    <w:rsid w:val="00807BBB"/>
    <w:rsid w:val="008108B0"/>
    <w:rsid w:val="00810AD2"/>
    <w:rsid w:val="00810EBA"/>
    <w:rsid w:val="00811538"/>
    <w:rsid w:val="00811F5F"/>
    <w:rsid w:val="0081246F"/>
    <w:rsid w:val="008124A1"/>
    <w:rsid w:val="00812732"/>
    <w:rsid w:val="00812B64"/>
    <w:rsid w:val="00812B72"/>
    <w:rsid w:val="00812DFD"/>
    <w:rsid w:val="00812EEC"/>
    <w:rsid w:val="00813437"/>
    <w:rsid w:val="00813805"/>
    <w:rsid w:val="00813A8A"/>
    <w:rsid w:val="00814212"/>
    <w:rsid w:val="0081437B"/>
    <w:rsid w:val="00814B85"/>
    <w:rsid w:val="00814D06"/>
    <w:rsid w:val="00814E1A"/>
    <w:rsid w:val="00814E38"/>
    <w:rsid w:val="00815439"/>
    <w:rsid w:val="00815A80"/>
    <w:rsid w:val="00815DB1"/>
    <w:rsid w:val="00816DB4"/>
    <w:rsid w:val="00817085"/>
    <w:rsid w:val="00817433"/>
    <w:rsid w:val="00817E59"/>
    <w:rsid w:val="00820169"/>
    <w:rsid w:val="00820653"/>
    <w:rsid w:val="00820746"/>
    <w:rsid w:val="008207CA"/>
    <w:rsid w:val="00820C6C"/>
    <w:rsid w:val="00821067"/>
    <w:rsid w:val="00821764"/>
    <w:rsid w:val="00821BA9"/>
    <w:rsid w:val="00821F10"/>
    <w:rsid w:val="00821F21"/>
    <w:rsid w:val="00822245"/>
    <w:rsid w:val="008223F0"/>
    <w:rsid w:val="0082253C"/>
    <w:rsid w:val="00822A77"/>
    <w:rsid w:val="00822CEC"/>
    <w:rsid w:val="008237B1"/>
    <w:rsid w:val="008238FE"/>
    <w:rsid w:val="00823DDC"/>
    <w:rsid w:val="00823E1C"/>
    <w:rsid w:val="0082468A"/>
    <w:rsid w:val="008246F4"/>
    <w:rsid w:val="00824C2E"/>
    <w:rsid w:val="00824F69"/>
    <w:rsid w:val="00825467"/>
    <w:rsid w:val="00825DB7"/>
    <w:rsid w:val="00826646"/>
    <w:rsid w:val="0082692E"/>
    <w:rsid w:val="00827239"/>
    <w:rsid w:val="008274E9"/>
    <w:rsid w:val="00827575"/>
    <w:rsid w:val="008309B9"/>
    <w:rsid w:val="00830B75"/>
    <w:rsid w:val="00830B99"/>
    <w:rsid w:val="00830F45"/>
    <w:rsid w:val="00831148"/>
    <w:rsid w:val="008314F1"/>
    <w:rsid w:val="00831595"/>
    <w:rsid w:val="008317BE"/>
    <w:rsid w:val="00831F54"/>
    <w:rsid w:val="00832CC5"/>
    <w:rsid w:val="00832D33"/>
    <w:rsid w:val="0083378E"/>
    <w:rsid w:val="00834154"/>
    <w:rsid w:val="0083448C"/>
    <w:rsid w:val="00834CCD"/>
    <w:rsid w:val="00835392"/>
    <w:rsid w:val="00835980"/>
    <w:rsid w:val="00835FBB"/>
    <w:rsid w:val="008364FB"/>
    <w:rsid w:val="00836575"/>
    <w:rsid w:val="00836813"/>
    <w:rsid w:val="00836D8D"/>
    <w:rsid w:val="00837361"/>
    <w:rsid w:val="00837563"/>
    <w:rsid w:val="0083767C"/>
    <w:rsid w:val="0083796C"/>
    <w:rsid w:val="00837A29"/>
    <w:rsid w:val="00837C47"/>
    <w:rsid w:val="008415DD"/>
    <w:rsid w:val="00841AC0"/>
    <w:rsid w:val="008424C0"/>
    <w:rsid w:val="008424FD"/>
    <w:rsid w:val="00843774"/>
    <w:rsid w:val="0084381E"/>
    <w:rsid w:val="008438C9"/>
    <w:rsid w:val="00843C6E"/>
    <w:rsid w:val="00843CCE"/>
    <w:rsid w:val="00843E7D"/>
    <w:rsid w:val="00843EA2"/>
    <w:rsid w:val="00843EDC"/>
    <w:rsid w:val="0084409E"/>
    <w:rsid w:val="00844186"/>
    <w:rsid w:val="0084539F"/>
    <w:rsid w:val="008456C8"/>
    <w:rsid w:val="00845980"/>
    <w:rsid w:val="00845FC4"/>
    <w:rsid w:val="00846891"/>
    <w:rsid w:val="00846E67"/>
    <w:rsid w:val="008470C0"/>
    <w:rsid w:val="008473BA"/>
    <w:rsid w:val="008474F5"/>
    <w:rsid w:val="00847A84"/>
    <w:rsid w:val="00847CE5"/>
    <w:rsid w:val="0085088B"/>
    <w:rsid w:val="00850ACB"/>
    <w:rsid w:val="00850D5B"/>
    <w:rsid w:val="0085110A"/>
    <w:rsid w:val="0085178F"/>
    <w:rsid w:val="00851861"/>
    <w:rsid w:val="00852024"/>
    <w:rsid w:val="00852814"/>
    <w:rsid w:val="00852967"/>
    <w:rsid w:val="00852C92"/>
    <w:rsid w:val="008539CD"/>
    <w:rsid w:val="00853B06"/>
    <w:rsid w:val="00854720"/>
    <w:rsid w:val="00854F96"/>
    <w:rsid w:val="00854FEB"/>
    <w:rsid w:val="008552D1"/>
    <w:rsid w:val="0085564B"/>
    <w:rsid w:val="00855783"/>
    <w:rsid w:val="0085586F"/>
    <w:rsid w:val="00855C81"/>
    <w:rsid w:val="00856193"/>
    <w:rsid w:val="008561F5"/>
    <w:rsid w:val="008561F9"/>
    <w:rsid w:val="008568A3"/>
    <w:rsid w:val="00857202"/>
    <w:rsid w:val="00857996"/>
    <w:rsid w:val="00857B18"/>
    <w:rsid w:val="00857CB9"/>
    <w:rsid w:val="00857EDC"/>
    <w:rsid w:val="00860168"/>
    <w:rsid w:val="00860B2E"/>
    <w:rsid w:val="00860B75"/>
    <w:rsid w:val="00860C50"/>
    <w:rsid w:val="00860EA0"/>
    <w:rsid w:val="0086119D"/>
    <w:rsid w:val="00861B88"/>
    <w:rsid w:val="00862349"/>
    <w:rsid w:val="0086246E"/>
    <w:rsid w:val="00862923"/>
    <w:rsid w:val="00863594"/>
    <w:rsid w:val="00863654"/>
    <w:rsid w:val="00863A7A"/>
    <w:rsid w:val="00863A95"/>
    <w:rsid w:val="00863BAA"/>
    <w:rsid w:val="00863D40"/>
    <w:rsid w:val="00864F3A"/>
    <w:rsid w:val="00865432"/>
    <w:rsid w:val="00865956"/>
    <w:rsid w:val="008660B6"/>
    <w:rsid w:val="0086649F"/>
    <w:rsid w:val="008664B8"/>
    <w:rsid w:val="00867127"/>
    <w:rsid w:val="00867887"/>
    <w:rsid w:val="00870350"/>
    <w:rsid w:val="0087041A"/>
    <w:rsid w:val="008707CA"/>
    <w:rsid w:val="008709FC"/>
    <w:rsid w:val="0087106C"/>
    <w:rsid w:val="00871C6F"/>
    <w:rsid w:val="00872248"/>
    <w:rsid w:val="008725C2"/>
    <w:rsid w:val="00872702"/>
    <w:rsid w:val="00873CA3"/>
    <w:rsid w:val="00874888"/>
    <w:rsid w:val="0087494D"/>
    <w:rsid w:val="00875822"/>
    <w:rsid w:val="00875ACB"/>
    <w:rsid w:val="008762BC"/>
    <w:rsid w:val="008765DB"/>
    <w:rsid w:val="00877000"/>
    <w:rsid w:val="008771FD"/>
    <w:rsid w:val="008775F2"/>
    <w:rsid w:val="008776EA"/>
    <w:rsid w:val="00877928"/>
    <w:rsid w:val="008801A1"/>
    <w:rsid w:val="00880417"/>
    <w:rsid w:val="00880667"/>
    <w:rsid w:val="00880793"/>
    <w:rsid w:val="00880942"/>
    <w:rsid w:val="00881015"/>
    <w:rsid w:val="008815D2"/>
    <w:rsid w:val="00881721"/>
    <w:rsid w:val="008821EC"/>
    <w:rsid w:val="00882D14"/>
    <w:rsid w:val="008830BC"/>
    <w:rsid w:val="00883406"/>
    <w:rsid w:val="00883580"/>
    <w:rsid w:val="0088358C"/>
    <w:rsid w:val="0088466C"/>
    <w:rsid w:val="00884783"/>
    <w:rsid w:val="00884878"/>
    <w:rsid w:val="00884AC8"/>
    <w:rsid w:val="00884F4B"/>
    <w:rsid w:val="008851DC"/>
    <w:rsid w:val="00885BCD"/>
    <w:rsid w:val="00885DEE"/>
    <w:rsid w:val="00885E14"/>
    <w:rsid w:val="00885ECF"/>
    <w:rsid w:val="0088627D"/>
    <w:rsid w:val="00886285"/>
    <w:rsid w:val="00886458"/>
    <w:rsid w:val="008868C7"/>
    <w:rsid w:val="00886FC1"/>
    <w:rsid w:val="008870ED"/>
    <w:rsid w:val="00887125"/>
    <w:rsid w:val="008871C1"/>
    <w:rsid w:val="00887268"/>
    <w:rsid w:val="00887A88"/>
    <w:rsid w:val="00887ADC"/>
    <w:rsid w:val="00887EA9"/>
    <w:rsid w:val="00890161"/>
    <w:rsid w:val="008902E8"/>
    <w:rsid w:val="008905D2"/>
    <w:rsid w:val="00890BD0"/>
    <w:rsid w:val="008910EE"/>
    <w:rsid w:val="008915C2"/>
    <w:rsid w:val="00891971"/>
    <w:rsid w:val="00891A10"/>
    <w:rsid w:val="00892403"/>
    <w:rsid w:val="0089265D"/>
    <w:rsid w:val="00892977"/>
    <w:rsid w:val="00892A38"/>
    <w:rsid w:val="00892D4E"/>
    <w:rsid w:val="00892E4C"/>
    <w:rsid w:val="00893A46"/>
    <w:rsid w:val="008943EF"/>
    <w:rsid w:val="00894588"/>
    <w:rsid w:val="00894A23"/>
    <w:rsid w:val="00894B98"/>
    <w:rsid w:val="00894DB2"/>
    <w:rsid w:val="00894E1A"/>
    <w:rsid w:val="00895210"/>
    <w:rsid w:val="008956A3"/>
    <w:rsid w:val="00895EF1"/>
    <w:rsid w:val="008960FC"/>
    <w:rsid w:val="00896570"/>
    <w:rsid w:val="008966E9"/>
    <w:rsid w:val="00896A49"/>
    <w:rsid w:val="00896FF3"/>
    <w:rsid w:val="00897115"/>
    <w:rsid w:val="00897C4D"/>
    <w:rsid w:val="00897D49"/>
    <w:rsid w:val="008A0067"/>
    <w:rsid w:val="008A0073"/>
    <w:rsid w:val="008A0115"/>
    <w:rsid w:val="008A0316"/>
    <w:rsid w:val="008A0480"/>
    <w:rsid w:val="008A0C3C"/>
    <w:rsid w:val="008A0E1B"/>
    <w:rsid w:val="008A104F"/>
    <w:rsid w:val="008A12AA"/>
    <w:rsid w:val="008A16A3"/>
    <w:rsid w:val="008A1826"/>
    <w:rsid w:val="008A2229"/>
    <w:rsid w:val="008A23BD"/>
    <w:rsid w:val="008A23DE"/>
    <w:rsid w:val="008A23EE"/>
    <w:rsid w:val="008A2524"/>
    <w:rsid w:val="008A253B"/>
    <w:rsid w:val="008A285D"/>
    <w:rsid w:val="008A2F9D"/>
    <w:rsid w:val="008A312E"/>
    <w:rsid w:val="008A37E5"/>
    <w:rsid w:val="008A3848"/>
    <w:rsid w:val="008A391E"/>
    <w:rsid w:val="008A3A3E"/>
    <w:rsid w:val="008A3B5A"/>
    <w:rsid w:val="008A3FE6"/>
    <w:rsid w:val="008A4787"/>
    <w:rsid w:val="008A489D"/>
    <w:rsid w:val="008A49DC"/>
    <w:rsid w:val="008A4D2D"/>
    <w:rsid w:val="008A5404"/>
    <w:rsid w:val="008A5A87"/>
    <w:rsid w:val="008A5A95"/>
    <w:rsid w:val="008A5D34"/>
    <w:rsid w:val="008A5D88"/>
    <w:rsid w:val="008A67B6"/>
    <w:rsid w:val="008A6EBF"/>
    <w:rsid w:val="008A7225"/>
    <w:rsid w:val="008A72FD"/>
    <w:rsid w:val="008A79D7"/>
    <w:rsid w:val="008B05E6"/>
    <w:rsid w:val="008B0E21"/>
    <w:rsid w:val="008B2045"/>
    <w:rsid w:val="008B2308"/>
    <w:rsid w:val="008B2314"/>
    <w:rsid w:val="008B2597"/>
    <w:rsid w:val="008B2773"/>
    <w:rsid w:val="008B2839"/>
    <w:rsid w:val="008B2915"/>
    <w:rsid w:val="008B2991"/>
    <w:rsid w:val="008B2AAC"/>
    <w:rsid w:val="008B2AF8"/>
    <w:rsid w:val="008B3FBE"/>
    <w:rsid w:val="008B4483"/>
    <w:rsid w:val="008B45FD"/>
    <w:rsid w:val="008B4A28"/>
    <w:rsid w:val="008B4D6D"/>
    <w:rsid w:val="008B508F"/>
    <w:rsid w:val="008B52A4"/>
    <w:rsid w:val="008B55B2"/>
    <w:rsid w:val="008B5682"/>
    <w:rsid w:val="008B56A5"/>
    <w:rsid w:val="008B56CB"/>
    <w:rsid w:val="008B5971"/>
    <w:rsid w:val="008B5CF3"/>
    <w:rsid w:val="008B65DE"/>
    <w:rsid w:val="008B6664"/>
    <w:rsid w:val="008B6B79"/>
    <w:rsid w:val="008B6D63"/>
    <w:rsid w:val="008B6FFA"/>
    <w:rsid w:val="008B71FE"/>
    <w:rsid w:val="008B7A78"/>
    <w:rsid w:val="008B7AA1"/>
    <w:rsid w:val="008C00EC"/>
    <w:rsid w:val="008C0139"/>
    <w:rsid w:val="008C0267"/>
    <w:rsid w:val="008C0315"/>
    <w:rsid w:val="008C0443"/>
    <w:rsid w:val="008C05F6"/>
    <w:rsid w:val="008C0999"/>
    <w:rsid w:val="008C0D3E"/>
    <w:rsid w:val="008C19B2"/>
    <w:rsid w:val="008C1D0E"/>
    <w:rsid w:val="008C2098"/>
    <w:rsid w:val="008C2146"/>
    <w:rsid w:val="008C2426"/>
    <w:rsid w:val="008C24D2"/>
    <w:rsid w:val="008C259C"/>
    <w:rsid w:val="008C2E32"/>
    <w:rsid w:val="008C2EE2"/>
    <w:rsid w:val="008C328C"/>
    <w:rsid w:val="008C330E"/>
    <w:rsid w:val="008C331E"/>
    <w:rsid w:val="008C34CE"/>
    <w:rsid w:val="008C3851"/>
    <w:rsid w:val="008C3A33"/>
    <w:rsid w:val="008C3AB9"/>
    <w:rsid w:val="008C3EB9"/>
    <w:rsid w:val="008C401B"/>
    <w:rsid w:val="008C428D"/>
    <w:rsid w:val="008C5627"/>
    <w:rsid w:val="008C566B"/>
    <w:rsid w:val="008C5F29"/>
    <w:rsid w:val="008C6157"/>
    <w:rsid w:val="008C64E9"/>
    <w:rsid w:val="008C64FB"/>
    <w:rsid w:val="008C698F"/>
    <w:rsid w:val="008C6E42"/>
    <w:rsid w:val="008C6EA1"/>
    <w:rsid w:val="008C7892"/>
    <w:rsid w:val="008C7DE3"/>
    <w:rsid w:val="008D077C"/>
    <w:rsid w:val="008D0DD1"/>
    <w:rsid w:val="008D15E2"/>
    <w:rsid w:val="008D16D3"/>
    <w:rsid w:val="008D2095"/>
    <w:rsid w:val="008D2362"/>
    <w:rsid w:val="008D2738"/>
    <w:rsid w:val="008D2F60"/>
    <w:rsid w:val="008D30E9"/>
    <w:rsid w:val="008D372F"/>
    <w:rsid w:val="008D3DDF"/>
    <w:rsid w:val="008D4D71"/>
    <w:rsid w:val="008D5098"/>
    <w:rsid w:val="008D5527"/>
    <w:rsid w:val="008D5542"/>
    <w:rsid w:val="008D5974"/>
    <w:rsid w:val="008D5E0E"/>
    <w:rsid w:val="008D6573"/>
    <w:rsid w:val="008D6ECF"/>
    <w:rsid w:val="008D6FA4"/>
    <w:rsid w:val="008D7318"/>
    <w:rsid w:val="008D7357"/>
    <w:rsid w:val="008D75D8"/>
    <w:rsid w:val="008D7916"/>
    <w:rsid w:val="008D7992"/>
    <w:rsid w:val="008E0689"/>
    <w:rsid w:val="008E110D"/>
    <w:rsid w:val="008E125E"/>
    <w:rsid w:val="008E130F"/>
    <w:rsid w:val="008E18AD"/>
    <w:rsid w:val="008E1992"/>
    <w:rsid w:val="008E1A1C"/>
    <w:rsid w:val="008E1AAF"/>
    <w:rsid w:val="008E2340"/>
    <w:rsid w:val="008E27BB"/>
    <w:rsid w:val="008E29F6"/>
    <w:rsid w:val="008E3626"/>
    <w:rsid w:val="008E4633"/>
    <w:rsid w:val="008E4665"/>
    <w:rsid w:val="008E46FF"/>
    <w:rsid w:val="008E5B64"/>
    <w:rsid w:val="008E5F2C"/>
    <w:rsid w:val="008E6175"/>
    <w:rsid w:val="008E65AA"/>
    <w:rsid w:val="008E6F50"/>
    <w:rsid w:val="008E756D"/>
    <w:rsid w:val="008E7771"/>
    <w:rsid w:val="008E7A9C"/>
    <w:rsid w:val="008F027E"/>
    <w:rsid w:val="008F05E5"/>
    <w:rsid w:val="008F10B7"/>
    <w:rsid w:val="008F123D"/>
    <w:rsid w:val="008F2CCD"/>
    <w:rsid w:val="008F2F2F"/>
    <w:rsid w:val="008F32F7"/>
    <w:rsid w:val="008F374E"/>
    <w:rsid w:val="008F37C9"/>
    <w:rsid w:val="008F3886"/>
    <w:rsid w:val="008F3B65"/>
    <w:rsid w:val="008F3C67"/>
    <w:rsid w:val="008F4335"/>
    <w:rsid w:val="008F4866"/>
    <w:rsid w:val="008F48D0"/>
    <w:rsid w:val="008F553E"/>
    <w:rsid w:val="008F5FEF"/>
    <w:rsid w:val="008F71A5"/>
    <w:rsid w:val="008F7227"/>
    <w:rsid w:val="008F7640"/>
    <w:rsid w:val="008F7ABF"/>
    <w:rsid w:val="008F7B94"/>
    <w:rsid w:val="009005F8"/>
    <w:rsid w:val="00900792"/>
    <w:rsid w:val="0090101A"/>
    <w:rsid w:val="0090108F"/>
    <w:rsid w:val="0090109B"/>
    <w:rsid w:val="009012B9"/>
    <w:rsid w:val="00901594"/>
    <w:rsid w:val="009017A7"/>
    <w:rsid w:val="009019D3"/>
    <w:rsid w:val="009019D4"/>
    <w:rsid w:val="00901DDD"/>
    <w:rsid w:val="009020AC"/>
    <w:rsid w:val="0090221A"/>
    <w:rsid w:val="00902486"/>
    <w:rsid w:val="00902799"/>
    <w:rsid w:val="009029AF"/>
    <w:rsid w:val="009029EE"/>
    <w:rsid w:val="009031ED"/>
    <w:rsid w:val="00903330"/>
    <w:rsid w:val="0090392E"/>
    <w:rsid w:val="0090461E"/>
    <w:rsid w:val="0090493E"/>
    <w:rsid w:val="00904B8F"/>
    <w:rsid w:val="00905410"/>
    <w:rsid w:val="00905A5F"/>
    <w:rsid w:val="00905F60"/>
    <w:rsid w:val="00905FB0"/>
    <w:rsid w:val="0090600A"/>
    <w:rsid w:val="00906D1E"/>
    <w:rsid w:val="00906DDD"/>
    <w:rsid w:val="00906EB2"/>
    <w:rsid w:val="009074BB"/>
    <w:rsid w:val="00907DE1"/>
    <w:rsid w:val="00910177"/>
    <w:rsid w:val="00910471"/>
    <w:rsid w:val="009105BC"/>
    <w:rsid w:val="009105FA"/>
    <w:rsid w:val="009106B1"/>
    <w:rsid w:val="009108C9"/>
    <w:rsid w:val="00910A38"/>
    <w:rsid w:val="00911002"/>
    <w:rsid w:val="009116CF"/>
    <w:rsid w:val="009117C7"/>
    <w:rsid w:val="00912011"/>
    <w:rsid w:val="00912023"/>
    <w:rsid w:val="0091293C"/>
    <w:rsid w:val="00912F13"/>
    <w:rsid w:val="009132D5"/>
    <w:rsid w:val="00913504"/>
    <w:rsid w:val="00914521"/>
    <w:rsid w:val="00914C6B"/>
    <w:rsid w:val="00914CF3"/>
    <w:rsid w:val="00914D2F"/>
    <w:rsid w:val="00914D6A"/>
    <w:rsid w:val="0091517B"/>
    <w:rsid w:val="00915E8F"/>
    <w:rsid w:val="0091653A"/>
    <w:rsid w:val="00916D0D"/>
    <w:rsid w:val="00916FC1"/>
    <w:rsid w:val="0091743A"/>
    <w:rsid w:val="009175D7"/>
    <w:rsid w:val="009175D8"/>
    <w:rsid w:val="009175FB"/>
    <w:rsid w:val="009176E1"/>
    <w:rsid w:val="00917965"/>
    <w:rsid w:val="00917B2D"/>
    <w:rsid w:val="009203C6"/>
    <w:rsid w:val="009205BD"/>
    <w:rsid w:val="00920B86"/>
    <w:rsid w:val="00921150"/>
    <w:rsid w:val="00921197"/>
    <w:rsid w:val="0092139B"/>
    <w:rsid w:val="00921D90"/>
    <w:rsid w:val="00921FA5"/>
    <w:rsid w:val="00922500"/>
    <w:rsid w:val="00922522"/>
    <w:rsid w:val="009225D1"/>
    <w:rsid w:val="009230B0"/>
    <w:rsid w:val="00923174"/>
    <w:rsid w:val="009238D9"/>
    <w:rsid w:val="00923A3A"/>
    <w:rsid w:val="0092414D"/>
    <w:rsid w:val="00924764"/>
    <w:rsid w:val="00924842"/>
    <w:rsid w:val="0092499D"/>
    <w:rsid w:val="009255B0"/>
    <w:rsid w:val="009255D6"/>
    <w:rsid w:val="00925656"/>
    <w:rsid w:val="00925A3B"/>
    <w:rsid w:val="00925DF7"/>
    <w:rsid w:val="009261AB"/>
    <w:rsid w:val="009267C1"/>
    <w:rsid w:val="00926A5C"/>
    <w:rsid w:val="00926A7D"/>
    <w:rsid w:val="00926F87"/>
    <w:rsid w:val="00927261"/>
    <w:rsid w:val="009272D1"/>
    <w:rsid w:val="009277CC"/>
    <w:rsid w:val="00927A65"/>
    <w:rsid w:val="00930134"/>
    <w:rsid w:val="0093075C"/>
    <w:rsid w:val="00930937"/>
    <w:rsid w:val="00930CB3"/>
    <w:rsid w:val="00931429"/>
    <w:rsid w:val="0093195F"/>
    <w:rsid w:val="009319F5"/>
    <w:rsid w:val="00931ACC"/>
    <w:rsid w:val="00931B01"/>
    <w:rsid w:val="00931F53"/>
    <w:rsid w:val="00932CA1"/>
    <w:rsid w:val="00932F0D"/>
    <w:rsid w:val="00932F51"/>
    <w:rsid w:val="009331AC"/>
    <w:rsid w:val="0093349F"/>
    <w:rsid w:val="00933A9A"/>
    <w:rsid w:val="00933BC9"/>
    <w:rsid w:val="00933DB9"/>
    <w:rsid w:val="009341B5"/>
    <w:rsid w:val="00935119"/>
    <w:rsid w:val="00936147"/>
    <w:rsid w:val="0093623D"/>
    <w:rsid w:val="009364DA"/>
    <w:rsid w:val="00936A28"/>
    <w:rsid w:val="00936A55"/>
    <w:rsid w:val="00936C94"/>
    <w:rsid w:val="00936FD0"/>
    <w:rsid w:val="009373B2"/>
    <w:rsid w:val="00937470"/>
    <w:rsid w:val="00937643"/>
    <w:rsid w:val="00937C34"/>
    <w:rsid w:val="00940833"/>
    <w:rsid w:val="009408BC"/>
    <w:rsid w:val="00941A47"/>
    <w:rsid w:val="00941FFE"/>
    <w:rsid w:val="0094232F"/>
    <w:rsid w:val="00942B84"/>
    <w:rsid w:val="00942D0D"/>
    <w:rsid w:val="00945094"/>
    <w:rsid w:val="00945639"/>
    <w:rsid w:val="00945D44"/>
    <w:rsid w:val="00945F92"/>
    <w:rsid w:val="00945FAE"/>
    <w:rsid w:val="00946797"/>
    <w:rsid w:val="00946A42"/>
    <w:rsid w:val="00946E55"/>
    <w:rsid w:val="00947474"/>
    <w:rsid w:val="0094775F"/>
    <w:rsid w:val="00947D2C"/>
    <w:rsid w:val="0095078A"/>
    <w:rsid w:val="00951018"/>
    <w:rsid w:val="00951401"/>
    <w:rsid w:val="00951AA9"/>
    <w:rsid w:val="00951F09"/>
    <w:rsid w:val="00952B9B"/>
    <w:rsid w:val="00952BDE"/>
    <w:rsid w:val="00953338"/>
    <w:rsid w:val="009533EE"/>
    <w:rsid w:val="00953DBE"/>
    <w:rsid w:val="00953F89"/>
    <w:rsid w:val="00954593"/>
    <w:rsid w:val="0095462B"/>
    <w:rsid w:val="009546D3"/>
    <w:rsid w:val="00954A76"/>
    <w:rsid w:val="00955D6B"/>
    <w:rsid w:val="00956118"/>
    <w:rsid w:val="009562F9"/>
    <w:rsid w:val="00956543"/>
    <w:rsid w:val="0095717C"/>
    <w:rsid w:val="00957848"/>
    <w:rsid w:val="00957E14"/>
    <w:rsid w:val="00960322"/>
    <w:rsid w:val="00960693"/>
    <w:rsid w:val="009608F5"/>
    <w:rsid w:val="00960DDD"/>
    <w:rsid w:val="00960DE7"/>
    <w:rsid w:val="0096118F"/>
    <w:rsid w:val="00961201"/>
    <w:rsid w:val="00961A57"/>
    <w:rsid w:val="00961B21"/>
    <w:rsid w:val="00961CC0"/>
    <w:rsid w:val="00961FBB"/>
    <w:rsid w:val="00961FC9"/>
    <w:rsid w:val="00962096"/>
    <w:rsid w:val="009624C8"/>
    <w:rsid w:val="00963062"/>
    <w:rsid w:val="009631B9"/>
    <w:rsid w:val="00963322"/>
    <w:rsid w:val="009634EB"/>
    <w:rsid w:val="009635C4"/>
    <w:rsid w:val="00963E00"/>
    <w:rsid w:val="009644B3"/>
    <w:rsid w:val="009646B8"/>
    <w:rsid w:val="00964F52"/>
    <w:rsid w:val="00965057"/>
    <w:rsid w:val="0096542A"/>
    <w:rsid w:val="0096547A"/>
    <w:rsid w:val="00965AEC"/>
    <w:rsid w:val="00965BFB"/>
    <w:rsid w:val="00965DE1"/>
    <w:rsid w:val="00965E40"/>
    <w:rsid w:val="00965F1A"/>
    <w:rsid w:val="009663E9"/>
    <w:rsid w:val="00966A0B"/>
    <w:rsid w:val="00966B95"/>
    <w:rsid w:val="00966E55"/>
    <w:rsid w:val="009677D0"/>
    <w:rsid w:val="00967CAB"/>
    <w:rsid w:val="00967D3F"/>
    <w:rsid w:val="00970C9D"/>
    <w:rsid w:val="00970ECB"/>
    <w:rsid w:val="00970FD1"/>
    <w:rsid w:val="00971090"/>
    <w:rsid w:val="00971382"/>
    <w:rsid w:val="00971968"/>
    <w:rsid w:val="00972BBE"/>
    <w:rsid w:val="0097300F"/>
    <w:rsid w:val="009730FC"/>
    <w:rsid w:val="00973251"/>
    <w:rsid w:val="0097337B"/>
    <w:rsid w:val="0097361A"/>
    <w:rsid w:val="0097380D"/>
    <w:rsid w:val="009738F2"/>
    <w:rsid w:val="00973F28"/>
    <w:rsid w:val="0097440D"/>
    <w:rsid w:val="0097441C"/>
    <w:rsid w:val="009744AE"/>
    <w:rsid w:val="00975675"/>
    <w:rsid w:val="009756CB"/>
    <w:rsid w:val="00975C2A"/>
    <w:rsid w:val="00975E82"/>
    <w:rsid w:val="00975F2C"/>
    <w:rsid w:val="0097610A"/>
    <w:rsid w:val="009768B0"/>
    <w:rsid w:val="0097708B"/>
    <w:rsid w:val="00980254"/>
    <w:rsid w:val="00980452"/>
    <w:rsid w:val="00980B9C"/>
    <w:rsid w:val="00980D43"/>
    <w:rsid w:val="00980E3F"/>
    <w:rsid w:val="009811EB"/>
    <w:rsid w:val="00981379"/>
    <w:rsid w:val="00981537"/>
    <w:rsid w:val="0098199C"/>
    <w:rsid w:val="00981EED"/>
    <w:rsid w:val="00982002"/>
    <w:rsid w:val="0098226F"/>
    <w:rsid w:val="009829D7"/>
    <w:rsid w:val="009830C2"/>
    <w:rsid w:val="00983704"/>
    <w:rsid w:val="009838EE"/>
    <w:rsid w:val="00983976"/>
    <w:rsid w:val="00983F24"/>
    <w:rsid w:val="009843DD"/>
    <w:rsid w:val="00984EC0"/>
    <w:rsid w:val="00984FD7"/>
    <w:rsid w:val="009854A9"/>
    <w:rsid w:val="00985C2C"/>
    <w:rsid w:val="00985CFB"/>
    <w:rsid w:val="009862B9"/>
    <w:rsid w:val="00986749"/>
    <w:rsid w:val="00986B37"/>
    <w:rsid w:val="00986C58"/>
    <w:rsid w:val="00987922"/>
    <w:rsid w:val="00987936"/>
    <w:rsid w:val="00987E50"/>
    <w:rsid w:val="009907BB"/>
    <w:rsid w:val="00990DE9"/>
    <w:rsid w:val="009912B1"/>
    <w:rsid w:val="009914C6"/>
    <w:rsid w:val="009916E0"/>
    <w:rsid w:val="009924EE"/>
    <w:rsid w:val="009928EB"/>
    <w:rsid w:val="00992DB6"/>
    <w:rsid w:val="009934A9"/>
    <w:rsid w:val="00993743"/>
    <w:rsid w:val="009942AF"/>
    <w:rsid w:val="00994372"/>
    <w:rsid w:val="009945A9"/>
    <w:rsid w:val="00994651"/>
    <w:rsid w:val="00994758"/>
    <w:rsid w:val="00994851"/>
    <w:rsid w:val="009948F1"/>
    <w:rsid w:val="00994C6C"/>
    <w:rsid w:val="00994F3E"/>
    <w:rsid w:val="00995099"/>
    <w:rsid w:val="00995314"/>
    <w:rsid w:val="0099544A"/>
    <w:rsid w:val="00996D26"/>
    <w:rsid w:val="00997FE0"/>
    <w:rsid w:val="009A0065"/>
    <w:rsid w:val="009A008A"/>
    <w:rsid w:val="009A0170"/>
    <w:rsid w:val="009A0414"/>
    <w:rsid w:val="009A0633"/>
    <w:rsid w:val="009A0B72"/>
    <w:rsid w:val="009A0D86"/>
    <w:rsid w:val="009A1713"/>
    <w:rsid w:val="009A177C"/>
    <w:rsid w:val="009A1CE0"/>
    <w:rsid w:val="009A1DAB"/>
    <w:rsid w:val="009A20E4"/>
    <w:rsid w:val="009A22B5"/>
    <w:rsid w:val="009A266C"/>
    <w:rsid w:val="009A2A65"/>
    <w:rsid w:val="009A2BC8"/>
    <w:rsid w:val="009A3017"/>
    <w:rsid w:val="009A39D6"/>
    <w:rsid w:val="009A3B68"/>
    <w:rsid w:val="009A3CF0"/>
    <w:rsid w:val="009A3E54"/>
    <w:rsid w:val="009A4524"/>
    <w:rsid w:val="009A4E3F"/>
    <w:rsid w:val="009A4FDA"/>
    <w:rsid w:val="009A56D8"/>
    <w:rsid w:val="009A575E"/>
    <w:rsid w:val="009A5985"/>
    <w:rsid w:val="009A59E4"/>
    <w:rsid w:val="009A5CC7"/>
    <w:rsid w:val="009A65EC"/>
    <w:rsid w:val="009A6979"/>
    <w:rsid w:val="009A6CF4"/>
    <w:rsid w:val="009A7368"/>
    <w:rsid w:val="009A7534"/>
    <w:rsid w:val="009A7B17"/>
    <w:rsid w:val="009B0067"/>
    <w:rsid w:val="009B0303"/>
    <w:rsid w:val="009B032E"/>
    <w:rsid w:val="009B0705"/>
    <w:rsid w:val="009B08B6"/>
    <w:rsid w:val="009B1238"/>
    <w:rsid w:val="009B15E9"/>
    <w:rsid w:val="009B16B3"/>
    <w:rsid w:val="009B17D5"/>
    <w:rsid w:val="009B199A"/>
    <w:rsid w:val="009B1BD6"/>
    <w:rsid w:val="009B1DB5"/>
    <w:rsid w:val="009B1E7C"/>
    <w:rsid w:val="009B1EA3"/>
    <w:rsid w:val="009B237B"/>
    <w:rsid w:val="009B27FE"/>
    <w:rsid w:val="009B294E"/>
    <w:rsid w:val="009B311E"/>
    <w:rsid w:val="009B329A"/>
    <w:rsid w:val="009B3A55"/>
    <w:rsid w:val="009B40A3"/>
    <w:rsid w:val="009B4DD7"/>
    <w:rsid w:val="009B512C"/>
    <w:rsid w:val="009B5408"/>
    <w:rsid w:val="009B630A"/>
    <w:rsid w:val="009B663E"/>
    <w:rsid w:val="009B696C"/>
    <w:rsid w:val="009B6B69"/>
    <w:rsid w:val="009B6F89"/>
    <w:rsid w:val="009B731A"/>
    <w:rsid w:val="009B78DD"/>
    <w:rsid w:val="009C0067"/>
    <w:rsid w:val="009C0B78"/>
    <w:rsid w:val="009C0CD1"/>
    <w:rsid w:val="009C0D06"/>
    <w:rsid w:val="009C111B"/>
    <w:rsid w:val="009C13B1"/>
    <w:rsid w:val="009C1605"/>
    <w:rsid w:val="009C17B0"/>
    <w:rsid w:val="009C21FF"/>
    <w:rsid w:val="009C26B1"/>
    <w:rsid w:val="009C277C"/>
    <w:rsid w:val="009C2C43"/>
    <w:rsid w:val="009C2C90"/>
    <w:rsid w:val="009C3544"/>
    <w:rsid w:val="009C40AD"/>
    <w:rsid w:val="009C4953"/>
    <w:rsid w:val="009C4A87"/>
    <w:rsid w:val="009C4D61"/>
    <w:rsid w:val="009C4F85"/>
    <w:rsid w:val="009C56B2"/>
    <w:rsid w:val="009C5735"/>
    <w:rsid w:val="009C6411"/>
    <w:rsid w:val="009C6582"/>
    <w:rsid w:val="009C6DF6"/>
    <w:rsid w:val="009C7058"/>
    <w:rsid w:val="009C7C75"/>
    <w:rsid w:val="009C7F71"/>
    <w:rsid w:val="009D0375"/>
    <w:rsid w:val="009D1E42"/>
    <w:rsid w:val="009D2AB5"/>
    <w:rsid w:val="009D2B13"/>
    <w:rsid w:val="009D3538"/>
    <w:rsid w:val="009D35A6"/>
    <w:rsid w:val="009D3756"/>
    <w:rsid w:val="009D3AF4"/>
    <w:rsid w:val="009D4181"/>
    <w:rsid w:val="009D42CC"/>
    <w:rsid w:val="009D437B"/>
    <w:rsid w:val="009D457F"/>
    <w:rsid w:val="009D4951"/>
    <w:rsid w:val="009D5FBB"/>
    <w:rsid w:val="009D61D3"/>
    <w:rsid w:val="009D640B"/>
    <w:rsid w:val="009D66BF"/>
    <w:rsid w:val="009D6797"/>
    <w:rsid w:val="009D6971"/>
    <w:rsid w:val="009D6B50"/>
    <w:rsid w:val="009D6BAE"/>
    <w:rsid w:val="009D6C00"/>
    <w:rsid w:val="009D6C31"/>
    <w:rsid w:val="009D6F9A"/>
    <w:rsid w:val="009D7074"/>
    <w:rsid w:val="009D70A6"/>
    <w:rsid w:val="009E121A"/>
    <w:rsid w:val="009E2B45"/>
    <w:rsid w:val="009E2E60"/>
    <w:rsid w:val="009E30ED"/>
    <w:rsid w:val="009E3AEA"/>
    <w:rsid w:val="009E48F8"/>
    <w:rsid w:val="009E4BE3"/>
    <w:rsid w:val="009E4CD6"/>
    <w:rsid w:val="009E53B5"/>
    <w:rsid w:val="009E56D1"/>
    <w:rsid w:val="009E56EA"/>
    <w:rsid w:val="009E6554"/>
    <w:rsid w:val="009E6869"/>
    <w:rsid w:val="009E69EF"/>
    <w:rsid w:val="009E730A"/>
    <w:rsid w:val="009E748B"/>
    <w:rsid w:val="009E7D88"/>
    <w:rsid w:val="009E7F2C"/>
    <w:rsid w:val="009F00FB"/>
    <w:rsid w:val="009F0581"/>
    <w:rsid w:val="009F08C9"/>
    <w:rsid w:val="009F0C0F"/>
    <w:rsid w:val="009F1281"/>
    <w:rsid w:val="009F15F0"/>
    <w:rsid w:val="009F2A2D"/>
    <w:rsid w:val="009F2A58"/>
    <w:rsid w:val="009F2A69"/>
    <w:rsid w:val="009F2E96"/>
    <w:rsid w:val="009F31C7"/>
    <w:rsid w:val="009F3667"/>
    <w:rsid w:val="009F3AC4"/>
    <w:rsid w:val="009F41AD"/>
    <w:rsid w:val="009F4C8F"/>
    <w:rsid w:val="009F510A"/>
    <w:rsid w:val="009F583E"/>
    <w:rsid w:val="009F5CCF"/>
    <w:rsid w:val="009F6152"/>
    <w:rsid w:val="009F64B3"/>
    <w:rsid w:val="009F6A46"/>
    <w:rsid w:val="009F6AE9"/>
    <w:rsid w:val="009F6C44"/>
    <w:rsid w:val="009F74FC"/>
    <w:rsid w:val="009F795E"/>
    <w:rsid w:val="009F7F7D"/>
    <w:rsid w:val="00A00182"/>
    <w:rsid w:val="00A0034E"/>
    <w:rsid w:val="00A0052C"/>
    <w:rsid w:val="00A0080F"/>
    <w:rsid w:val="00A00A42"/>
    <w:rsid w:val="00A00CD9"/>
    <w:rsid w:val="00A0197E"/>
    <w:rsid w:val="00A01ACD"/>
    <w:rsid w:val="00A01FA0"/>
    <w:rsid w:val="00A01FFC"/>
    <w:rsid w:val="00A0252F"/>
    <w:rsid w:val="00A02824"/>
    <w:rsid w:val="00A029EB"/>
    <w:rsid w:val="00A03175"/>
    <w:rsid w:val="00A0341A"/>
    <w:rsid w:val="00A03648"/>
    <w:rsid w:val="00A03C1A"/>
    <w:rsid w:val="00A03F21"/>
    <w:rsid w:val="00A03F22"/>
    <w:rsid w:val="00A0470E"/>
    <w:rsid w:val="00A04D16"/>
    <w:rsid w:val="00A04DA4"/>
    <w:rsid w:val="00A04E87"/>
    <w:rsid w:val="00A04F44"/>
    <w:rsid w:val="00A0519D"/>
    <w:rsid w:val="00A05482"/>
    <w:rsid w:val="00A05531"/>
    <w:rsid w:val="00A056BA"/>
    <w:rsid w:val="00A057EA"/>
    <w:rsid w:val="00A05836"/>
    <w:rsid w:val="00A05DFA"/>
    <w:rsid w:val="00A05F79"/>
    <w:rsid w:val="00A05FAD"/>
    <w:rsid w:val="00A06C4D"/>
    <w:rsid w:val="00A06FE7"/>
    <w:rsid w:val="00A0784C"/>
    <w:rsid w:val="00A07936"/>
    <w:rsid w:val="00A1019C"/>
    <w:rsid w:val="00A10DF7"/>
    <w:rsid w:val="00A10F6F"/>
    <w:rsid w:val="00A11C39"/>
    <w:rsid w:val="00A12346"/>
    <w:rsid w:val="00A12384"/>
    <w:rsid w:val="00A12829"/>
    <w:rsid w:val="00A12C82"/>
    <w:rsid w:val="00A12FC7"/>
    <w:rsid w:val="00A132EC"/>
    <w:rsid w:val="00A13C5F"/>
    <w:rsid w:val="00A13DE9"/>
    <w:rsid w:val="00A13DFE"/>
    <w:rsid w:val="00A13E23"/>
    <w:rsid w:val="00A14EC9"/>
    <w:rsid w:val="00A15143"/>
    <w:rsid w:val="00A1532D"/>
    <w:rsid w:val="00A15550"/>
    <w:rsid w:val="00A157E1"/>
    <w:rsid w:val="00A15AE8"/>
    <w:rsid w:val="00A15E18"/>
    <w:rsid w:val="00A15E23"/>
    <w:rsid w:val="00A160C4"/>
    <w:rsid w:val="00A165A3"/>
    <w:rsid w:val="00A166A9"/>
    <w:rsid w:val="00A16F77"/>
    <w:rsid w:val="00A170CA"/>
    <w:rsid w:val="00A173A7"/>
    <w:rsid w:val="00A1763B"/>
    <w:rsid w:val="00A17826"/>
    <w:rsid w:val="00A1796E"/>
    <w:rsid w:val="00A17BD2"/>
    <w:rsid w:val="00A17C42"/>
    <w:rsid w:val="00A205F0"/>
    <w:rsid w:val="00A208FB"/>
    <w:rsid w:val="00A215E4"/>
    <w:rsid w:val="00A21C70"/>
    <w:rsid w:val="00A21DED"/>
    <w:rsid w:val="00A221BB"/>
    <w:rsid w:val="00A22324"/>
    <w:rsid w:val="00A22DBA"/>
    <w:rsid w:val="00A22E64"/>
    <w:rsid w:val="00A23376"/>
    <w:rsid w:val="00A23F2F"/>
    <w:rsid w:val="00A24428"/>
    <w:rsid w:val="00A2497E"/>
    <w:rsid w:val="00A24CB1"/>
    <w:rsid w:val="00A2508A"/>
    <w:rsid w:val="00A252DB"/>
    <w:rsid w:val="00A2554E"/>
    <w:rsid w:val="00A258B3"/>
    <w:rsid w:val="00A25D8C"/>
    <w:rsid w:val="00A261F0"/>
    <w:rsid w:val="00A26CF9"/>
    <w:rsid w:val="00A27F1F"/>
    <w:rsid w:val="00A27F51"/>
    <w:rsid w:val="00A3030F"/>
    <w:rsid w:val="00A303D0"/>
    <w:rsid w:val="00A30AB4"/>
    <w:rsid w:val="00A30DC8"/>
    <w:rsid w:val="00A31056"/>
    <w:rsid w:val="00A31113"/>
    <w:rsid w:val="00A315F6"/>
    <w:rsid w:val="00A316F5"/>
    <w:rsid w:val="00A318A3"/>
    <w:rsid w:val="00A320B7"/>
    <w:rsid w:val="00A320D9"/>
    <w:rsid w:val="00A32386"/>
    <w:rsid w:val="00A3250B"/>
    <w:rsid w:val="00A32CDF"/>
    <w:rsid w:val="00A32E1C"/>
    <w:rsid w:val="00A33184"/>
    <w:rsid w:val="00A3333A"/>
    <w:rsid w:val="00A335E6"/>
    <w:rsid w:val="00A33A11"/>
    <w:rsid w:val="00A343D5"/>
    <w:rsid w:val="00A34583"/>
    <w:rsid w:val="00A34A7D"/>
    <w:rsid w:val="00A34FDF"/>
    <w:rsid w:val="00A350A1"/>
    <w:rsid w:val="00A3522B"/>
    <w:rsid w:val="00A352C2"/>
    <w:rsid w:val="00A35694"/>
    <w:rsid w:val="00A35CCA"/>
    <w:rsid w:val="00A35D0F"/>
    <w:rsid w:val="00A362AA"/>
    <w:rsid w:val="00A36355"/>
    <w:rsid w:val="00A36413"/>
    <w:rsid w:val="00A36820"/>
    <w:rsid w:val="00A36953"/>
    <w:rsid w:val="00A36AA0"/>
    <w:rsid w:val="00A36AC9"/>
    <w:rsid w:val="00A36CCD"/>
    <w:rsid w:val="00A36DA5"/>
    <w:rsid w:val="00A36E58"/>
    <w:rsid w:val="00A3723D"/>
    <w:rsid w:val="00A40663"/>
    <w:rsid w:val="00A40BFF"/>
    <w:rsid w:val="00A4124D"/>
    <w:rsid w:val="00A4180F"/>
    <w:rsid w:val="00A41D94"/>
    <w:rsid w:val="00A42128"/>
    <w:rsid w:val="00A424CD"/>
    <w:rsid w:val="00A42642"/>
    <w:rsid w:val="00A42C1E"/>
    <w:rsid w:val="00A43212"/>
    <w:rsid w:val="00A4372D"/>
    <w:rsid w:val="00A43A5D"/>
    <w:rsid w:val="00A43DA1"/>
    <w:rsid w:val="00A44111"/>
    <w:rsid w:val="00A441CA"/>
    <w:rsid w:val="00A44442"/>
    <w:rsid w:val="00A44683"/>
    <w:rsid w:val="00A44A7F"/>
    <w:rsid w:val="00A44E26"/>
    <w:rsid w:val="00A4528B"/>
    <w:rsid w:val="00A45839"/>
    <w:rsid w:val="00A45889"/>
    <w:rsid w:val="00A46CA3"/>
    <w:rsid w:val="00A470EF"/>
    <w:rsid w:val="00A47542"/>
    <w:rsid w:val="00A501EB"/>
    <w:rsid w:val="00A503B1"/>
    <w:rsid w:val="00A50879"/>
    <w:rsid w:val="00A5097D"/>
    <w:rsid w:val="00A50B6B"/>
    <w:rsid w:val="00A50C48"/>
    <w:rsid w:val="00A50DF5"/>
    <w:rsid w:val="00A50F0F"/>
    <w:rsid w:val="00A51050"/>
    <w:rsid w:val="00A51059"/>
    <w:rsid w:val="00A5121A"/>
    <w:rsid w:val="00A512A9"/>
    <w:rsid w:val="00A51E24"/>
    <w:rsid w:val="00A52075"/>
    <w:rsid w:val="00A521D6"/>
    <w:rsid w:val="00A52BEF"/>
    <w:rsid w:val="00A52C32"/>
    <w:rsid w:val="00A53355"/>
    <w:rsid w:val="00A53B0B"/>
    <w:rsid w:val="00A53C36"/>
    <w:rsid w:val="00A53FB4"/>
    <w:rsid w:val="00A54308"/>
    <w:rsid w:val="00A54BDF"/>
    <w:rsid w:val="00A54F41"/>
    <w:rsid w:val="00A55DE3"/>
    <w:rsid w:val="00A56045"/>
    <w:rsid w:val="00A56135"/>
    <w:rsid w:val="00A563DA"/>
    <w:rsid w:val="00A56B50"/>
    <w:rsid w:val="00A56DEF"/>
    <w:rsid w:val="00A57357"/>
    <w:rsid w:val="00A57BBF"/>
    <w:rsid w:val="00A6016A"/>
    <w:rsid w:val="00A60724"/>
    <w:rsid w:val="00A60790"/>
    <w:rsid w:val="00A609A8"/>
    <w:rsid w:val="00A61210"/>
    <w:rsid w:val="00A61784"/>
    <w:rsid w:val="00A61CB2"/>
    <w:rsid w:val="00A61FC1"/>
    <w:rsid w:val="00A622B8"/>
    <w:rsid w:val="00A62E44"/>
    <w:rsid w:val="00A6312A"/>
    <w:rsid w:val="00A6314E"/>
    <w:rsid w:val="00A63880"/>
    <w:rsid w:val="00A63EE0"/>
    <w:rsid w:val="00A647A4"/>
    <w:rsid w:val="00A649E9"/>
    <w:rsid w:val="00A64BA3"/>
    <w:rsid w:val="00A64CA9"/>
    <w:rsid w:val="00A64E94"/>
    <w:rsid w:val="00A6581E"/>
    <w:rsid w:val="00A658DF"/>
    <w:rsid w:val="00A65A23"/>
    <w:rsid w:val="00A65BAC"/>
    <w:rsid w:val="00A6620F"/>
    <w:rsid w:val="00A6663A"/>
    <w:rsid w:val="00A66834"/>
    <w:rsid w:val="00A66BB0"/>
    <w:rsid w:val="00A66DB9"/>
    <w:rsid w:val="00A66EE2"/>
    <w:rsid w:val="00A674B5"/>
    <w:rsid w:val="00A6770E"/>
    <w:rsid w:val="00A67791"/>
    <w:rsid w:val="00A67D87"/>
    <w:rsid w:val="00A70495"/>
    <w:rsid w:val="00A70C6B"/>
    <w:rsid w:val="00A70C97"/>
    <w:rsid w:val="00A70D45"/>
    <w:rsid w:val="00A70F67"/>
    <w:rsid w:val="00A711D4"/>
    <w:rsid w:val="00A715AF"/>
    <w:rsid w:val="00A71863"/>
    <w:rsid w:val="00A719FE"/>
    <w:rsid w:val="00A71B45"/>
    <w:rsid w:val="00A72102"/>
    <w:rsid w:val="00A724CD"/>
    <w:rsid w:val="00A72ABD"/>
    <w:rsid w:val="00A72B61"/>
    <w:rsid w:val="00A72D30"/>
    <w:rsid w:val="00A72FC0"/>
    <w:rsid w:val="00A732DE"/>
    <w:rsid w:val="00A738F9"/>
    <w:rsid w:val="00A73915"/>
    <w:rsid w:val="00A73A2C"/>
    <w:rsid w:val="00A73F26"/>
    <w:rsid w:val="00A746E9"/>
    <w:rsid w:val="00A747E4"/>
    <w:rsid w:val="00A7497C"/>
    <w:rsid w:val="00A75567"/>
    <w:rsid w:val="00A75651"/>
    <w:rsid w:val="00A75AF7"/>
    <w:rsid w:val="00A75C68"/>
    <w:rsid w:val="00A764F8"/>
    <w:rsid w:val="00A76D14"/>
    <w:rsid w:val="00A76E3D"/>
    <w:rsid w:val="00A7710A"/>
    <w:rsid w:val="00A801E9"/>
    <w:rsid w:val="00A802EB"/>
    <w:rsid w:val="00A804EE"/>
    <w:rsid w:val="00A80666"/>
    <w:rsid w:val="00A808AA"/>
    <w:rsid w:val="00A8099B"/>
    <w:rsid w:val="00A80A84"/>
    <w:rsid w:val="00A80AE8"/>
    <w:rsid w:val="00A80DE2"/>
    <w:rsid w:val="00A81315"/>
    <w:rsid w:val="00A81643"/>
    <w:rsid w:val="00A817C5"/>
    <w:rsid w:val="00A82BC2"/>
    <w:rsid w:val="00A83870"/>
    <w:rsid w:val="00A8419C"/>
    <w:rsid w:val="00A84787"/>
    <w:rsid w:val="00A84834"/>
    <w:rsid w:val="00A84DF9"/>
    <w:rsid w:val="00A8524C"/>
    <w:rsid w:val="00A8533C"/>
    <w:rsid w:val="00A8534E"/>
    <w:rsid w:val="00A86323"/>
    <w:rsid w:val="00A8656E"/>
    <w:rsid w:val="00A8679D"/>
    <w:rsid w:val="00A868AC"/>
    <w:rsid w:val="00A86BA8"/>
    <w:rsid w:val="00A86C60"/>
    <w:rsid w:val="00A877CC"/>
    <w:rsid w:val="00A87DF6"/>
    <w:rsid w:val="00A90034"/>
    <w:rsid w:val="00A900E3"/>
    <w:rsid w:val="00A90955"/>
    <w:rsid w:val="00A90A34"/>
    <w:rsid w:val="00A9142E"/>
    <w:rsid w:val="00A9201F"/>
    <w:rsid w:val="00A9235E"/>
    <w:rsid w:val="00A9266E"/>
    <w:rsid w:val="00A92ECC"/>
    <w:rsid w:val="00A92F36"/>
    <w:rsid w:val="00A93317"/>
    <w:rsid w:val="00A93E15"/>
    <w:rsid w:val="00A93FE8"/>
    <w:rsid w:val="00A9416C"/>
    <w:rsid w:val="00A94296"/>
    <w:rsid w:val="00A9438B"/>
    <w:rsid w:val="00A9438D"/>
    <w:rsid w:val="00A9463A"/>
    <w:rsid w:val="00A95BB3"/>
    <w:rsid w:val="00A95BE2"/>
    <w:rsid w:val="00A9601A"/>
    <w:rsid w:val="00A965D7"/>
    <w:rsid w:val="00A9666B"/>
    <w:rsid w:val="00A966DB"/>
    <w:rsid w:val="00A96806"/>
    <w:rsid w:val="00A96C90"/>
    <w:rsid w:val="00A9738B"/>
    <w:rsid w:val="00A97A98"/>
    <w:rsid w:val="00A97F24"/>
    <w:rsid w:val="00AA03EC"/>
    <w:rsid w:val="00AA0F0B"/>
    <w:rsid w:val="00AA135C"/>
    <w:rsid w:val="00AA13F8"/>
    <w:rsid w:val="00AA15BD"/>
    <w:rsid w:val="00AA1E89"/>
    <w:rsid w:val="00AA2019"/>
    <w:rsid w:val="00AA344C"/>
    <w:rsid w:val="00AA39C7"/>
    <w:rsid w:val="00AA402D"/>
    <w:rsid w:val="00AA4745"/>
    <w:rsid w:val="00AA4877"/>
    <w:rsid w:val="00AA4BB3"/>
    <w:rsid w:val="00AA51B5"/>
    <w:rsid w:val="00AA52E6"/>
    <w:rsid w:val="00AA52FC"/>
    <w:rsid w:val="00AA5764"/>
    <w:rsid w:val="00AA5920"/>
    <w:rsid w:val="00AA5B82"/>
    <w:rsid w:val="00AA5D78"/>
    <w:rsid w:val="00AA6718"/>
    <w:rsid w:val="00AA6F1B"/>
    <w:rsid w:val="00AA6FF8"/>
    <w:rsid w:val="00AA707F"/>
    <w:rsid w:val="00AA7EF3"/>
    <w:rsid w:val="00AB00E5"/>
    <w:rsid w:val="00AB01EB"/>
    <w:rsid w:val="00AB0267"/>
    <w:rsid w:val="00AB098A"/>
    <w:rsid w:val="00AB0A31"/>
    <w:rsid w:val="00AB0C71"/>
    <w:rsid w:val="00AB0FA1"/>
    <w:rsid w:val="00AB12F1"/>
    <w:rsid w:val="00AB143E"/>
    <w:rsid w:val="00AB1507"/>
    <w:rsid w:val="00AB2630"/>
    <w:rsid w:val="00AB29E9"/>
    <w:rsid w:val="00AB2C36"/>
    <w:rsid w:val="00AB2DFC"/>
    <w:rsid w:val="00AB39E1"/>
    <w:rsid w:val="00AB39F7"/>
    <w:rsid w:val="00AB3C1C"/>
    <w:rsid w:val="00AB3E58"/>
    <w:rsid w:val="00AB3EAD"/>
    <w:rsid w:val="00AB3EBE"/>
    <w:rsid w:val="00AB4193"/>
    <w:rsid w:val="00AB464A"/>
    <w:rsid w:val="00AB5069"/>
    <w:rsid w:val="00AB5544"/>
    <w:rsid w:val="00AB5625"/>
    <w:rsid w:val="00AB56FB"/>
    <w:rsid w:val="00AB5879"/>
    <w:rsid w:val="00AB59A8"/>
    <w:rsid w:val="00AB59B0"/>
    <w:rsid w:val="00AB5AF5"/>
    <w:rsid w:val="00AB63BD"/>
    <w:rsid w:val="00AB66D1"/>
    <w:rsid w:val="00AB6843"/>
    <w:rsid w:val="00AB6F3E"/>
    <w:rsid w:val="00AB781B"/>
    <w:rsid w:val="00AB7871"/>
    <w:rsid w:val="00AC034D"/>
    <w:rsid w:val="00AC03D4"/>
    <w:rsid w:val="00AC0670"/>
    <w:rsid w:val="00AC09B3"/>
    <w:rsid w:val="00AC112B"/>
    <w:rsid w:val="00AC139B"/>
    <w:rsid w:val="00AC14AA"/>
    <w:rsid w:val="00AC1531"/>
    <w:rsid w:val="00AC194C"/>
    <w:rsid w:val="00AC1C28"/>
    <w:rsid w:val="00AC1E9E"/>
    <w:rsid w:val="00AC291F"/>
    <w:rsid w:val="00AC3921"/>
    <w:rsid w:val="00AC3C41"/>
    <w:rsid w:val="00AC3E95"/>
    <w:rsid w:val="00AC422A"/>
    <w:rsid w:val="00AC47D3"/>
    <w:rsid w:val="00AC4F18"/>
    <w:rsid w:val="00AC5469"/>
    <w:rsid w:val="00AC58BC"/>
    <w:rsid w:val="00AC5DF6"/>
    <w:rsid w:val="00AC5E75"/>
    <w:rsid w:val="00AC6698"/>
    <w:rsid w:val="00AC6D31"/>
    <w:rsid w:val="00AC6F2E"/>
    <w:rsid w:val="00AC7107"/>
    <w:rsid w:val="00AC72CD"/>
    <w:rsid w:val="00AC73BE"/>
    <w:rsid w:val="00AD0628"/>
    <w:rsid w:val="00AD0698"/>
    <w:rsid w:val="00AD0709"/>
    <w:rsid w:val="00AD14D4"/>
    <w:rsid w:val="00AD1FD6"/>
    <w:rsid w:val="00AD239B"/>
    <w:rsid w:val="00AD240A"/>
    <w:rsid w:val="00AD2B51"/>
    <w:rsid w:val="00AD2CFE"/>
    <w:rsid w:val="00AD2DF0"/>
    <w:rsid w:val="00AD2DF1"/>
    <w:rsid w:val="00AD2FB4"/>
    <w:rsid w:val="00AD30A6"/>
    <w:rsid w:val="00AD3399"/>
    <w:rsid w:val="00AD3810"/>
    <w:rsid w:val="00AD384E"/>
    <w:rsid w:val="00AD44DA"/>
    <w:rsid w:val="00AD4586"/>
    <w:rsid w:val="00AD4AC1"/>
    <w:rsid w:val="00AD509A"/>
    <w:rsid w:val="00AD5349"/>
    <w:rsid w:val="00AD56E7"/>
    <w:rsid w:val="00AD66C9"/>
    <w:rsid w:val="00AD69A8"/>
    <w:rsid w:val="00AD6C6C"/>
    <w:rsid w:val="00AD7162"/>
    <w:rsid w:val="00AD73EE"/>
    <w:rsid w:val="00AD75F7"/>
    <w:rsid w:val="00AE00EF"/>
    <w:rsid w:val="00AE0800"/>
    <w:rsid w:val="00AE0912"/>
    <w:rsid w:val="00AE0E20"/>
    <w:rsid w:val="00AE120B"/>
    <w:rsid w:val="00AE13A1"/>
    <w:rsid w:val="00AE13CD"/>
    <w:rsid w:val="00AE2842"/>
    <w:rsid w:val="00AE2A6E"/>
    <w:rsid w:val="00AE2C7F"/>
    <w:rsid w:val="00AE2D3F"/>
    <w:rsid w:val="00AE406C"/>
    <w:rsid w:val="00AE5225"/>
    <w:rsid w:val="00AE5241"/>
    <w:rsid w:val="00AE5411"/>
    <w:rsid w:val="00AE593F"/>
    <w:rsid w:val="00AE5B79"/>
    <w:rsid w:val="00AE60D5"/>
    <w:rsid w:val="00AE6170"/>
    <w:rsid w:val="00AE61AA"/>
    <w:rsid w:val="00AE65C0"/>
    <w:rsid w:val="00AE6674"/>
    <w:rsid w:val="00AE66EC"/>
    <w:rsid w:val="00AE6B34"/>
    <w:rsid w:val="00AE6F28"/>
    <w:rsid w:val="00AE7040"/>
    <w:rsid w:val="00AE7172"/>
    <w:rsid w:val="00AE7EC0"/>
    <w:rsid w:val="00AF0424"/>
    <w:rsid w:val="00AF0438"/>
    <w:rsid w:val="00AF05E4"/>
    <w:rsid w:val="00AF0904"/>
    <w:rsid w:val="00AF0BC0"/>
    <w:rsid w:val="00AF0C80"/>
    <w:rsid w:val="00AF17EE"/>
    <w:rsid w:val="00AF183B"/>
    <w:rsid w:val="00AF1B19"/>
    <w:rsid w:val="00AF1B7B"/>
    <w:rsid w:val="00AF1B89"/>
    <w:rsid w:val="00AF1DC5"/>
    <w:rsid w:val="00AF20E6"/>
    <w:rsid w:val="00AF2753"/>
    <w:rsid w:val="00AF2DB9"/>
    <w:rsid w:val="00AF2FFF"/>
    <w:rsid w:val="00AF30B4"/>
    <w:rsid w:val="00AF3414"/>
    <w:rsid w:val="00AF3D69"/>
    <w:rsid w:val="00AF4178"/>
    <w:rsid w:val="00AF4679"/>
    <w:rsid w:val="00AF5210"/>
    <w:rsid w:val="00AF57E2"/>
    <w:rsid w:val="00AF58D5"/>
    <w:rsid w:val="00AF59E5"/>
    <w:rsid w:val="00AF659F"/>
    <w:rsid w:val="00AF6790"/>
    <w:rsid w:val="00AF6B8F"/>
    <w:rsid w:val="00AF70B0"/>
    <w:rsid w:val="00AF722A"/>
    <w:rsid w:val="00AF739C"/>
    <w:rsid w:val="00AF7AA1"/>
    <w:rsid w:val="00B00729"/>
    <w:rsid w:val="00B008DD"/>
    <w:rsid w:val="00B0092D"/>
    <w:rsid w:val="00B00B84"/>
    <w:rsid w:val="00B00D32"/>
    <w:rsid w:val="00B013B3"/>
    <w:rsid w:val="00B01456"/>
    <w:rsid w:val="00B01FEE"/>
    <w:rsid w:val="00B024FC"/>
    <w:rsid w:val="00B02A94"/>
    <w:rsid w:val="00B02D26"/>
    <w:rsid w:val="00B041CC"/>
    <w:rsid w:val="00B04868"/>
    <w:rsid w:val="00B04985"/>
    <w:rsid w:val="00B049D1"/>
    <w:rsid w:val="00B04B74"/>
    <w:rsid w:val="00B04D8F"/>
    <w:rsid w:val="00B04EE5"/>
    <w:rsid w:val="00B058C0"/>
    <w:rsid w:val="00B05DEB"/>
    <w:rsid w:val="00B063D5"/>
    <w:rsid w:val="00B0641E"/>
    <w:rsid w:val="00B06700"/>
    <w:rsid w:val="00B0703C"/>
    <w:rsid w:val="00B074AE"/>
    <w:rsid w:val="00B0792C"/>
    <w:rsid w:val="00B07C8E"/>
    <w:rsid w:val="00B10001"/>
    <w:rsid w:val="00B10186"/>
    <w:rsid w:val="00B10B20"/>
    <w:rsid w:val="00B1124C"/>
    <w:rsid w:val="00B11268"/>
    <w:rsid w:val="00B11935"/>
    <w:rsid w:val="00B11B12"/>
    <w:rsid w:val="00B1281E"/>
    <w:rsid w:val="00B1286F"/>
    <w:rsid w:val="00B132AD"/>
    <w:rsid w:val="00B133C3"/>
    <w:rsid w:val="00B134C7"/>
    <w:rsid w:val="00B1377F"/>
    <w:rsid w:val="00B13E4B"/>
    <w:rsid w:val="00B13E8C"/>
    <w:rsid w:val="00B13F45"/>
    <w:rsid w:val="00B142BA"/>
    <w:rsid w:val="00B145FD"/>
    <w:rsid w:val="00B14B95"/>
    <w:rsid w:val="00B14F80"/>
    <w:rsid w:val="00B151C8"/>
    <w:rsid w:val="00B1544F"/>
    <w:rsid w:val="00B157E4"/>
    <w:rsid w:val="00B15EEF"/>
    <w:rsid w:val="00B16325"/>
    <w:rsid w:val="00B163F1"/>
    <w:rsid w:val="00B16775"/>
    <w:rsid w:val="00B169A7"/>
    <w:rsid w:val="00B16DBF"/>
    <w:rsid w:val="00B176B1"/>
    <w:rsid w:val="00B176F2"/>
    <w:rsid w:val="00B20838"/>
    <w:rsid w:val="00B21033"/>
    <w:rsid w:val="00B2175D"/>
    <w:rsid w:val="00B21E00"/>
    <w:rsid w:val="00B21E4F"/>
    <w:rsid w:val="00B2207B"/>
    <w:rsid w:val="00B22726"/>
    <w:rsid w:val="00B227D7"/>
    <w:rsid w:val="00B22856"/>
    <w:rsid w:val="00B22B9A"/>
    <w:rsid w:val="00B22EF9"/>
    <w:rsid w:val="00B24B90"/>
    <w:rsid w:val="00B24ECF"/>
    <w:rsid w:val="00B24F46"/>
    <w:rsid w:val="00B25279"/>
    <w:rsid w:val="00B25417"/>
    <w:rsid w:val="00B254FA"/>
    <w:rsid w:val="00B25783"/>
    <w:rsid w:val="00B25866"/>
    <w:rsid w:val="00B25E80"/>
    <w:rsid w:val="00B260CC"/>
    <w:rsid w:val="00B265E6"/>
    <w:rsid w:val="00B267DD"/>
    <w:rsid w:val="00B26AE6"/>
    <w:rsid w:val="00B26BF0"/>
    <w:rsid w:val="00B273FB"/>
    <w:rsid w:val="00B27478"/>
    <w:rsid w:val="00B27682"/>
    <w:rsid w:val="00B277E6"/>
    <w:rsid w:val="00B30070"/>
    <w:rsid w:val="00B304CB"/>
    <w:rsid w:val="00B30DB2"/>
    <w:rsid w:val="00B30FAF"/>
    <w:rsid w:val="00B314F9"/>
    <w:rsid w:val="00B31830"/>
    <w:rsid w:val="00B31E80"/>
    <w:rsid w:val="00B3283D"/>
    <w:rsid w:val="00B329A9"/>
    <w:rsid w:val="00B32DAC"/>
    <w:rsid w:val="00B32EC6"/>
    <w:rsid w:val="00B32ED3"/>
    <w:rsid w:val="00B331CF"/>
    <w:rsid w:val="00B333FB"/>
    <w:rsid w:val="00B3362F"/>
    <w:rsid w:val="00B33727"/>
    <w:rsid w:val="00B3397C"/>
    <w:rsid w:val="00B33C00"/>
    <w:rsid w:val="00B33D61"/>
    <w:rsid w:val="00B33DC7"/>
    <w:rsid w:val="00B349D6"/>
    <w:rsid w:val="00B34B09"/>
    <w:rsid w:val="00B34B45"/>
    <w:rsid w:val="00B34E4D"/>
    <w:rsid w:val="00B35B61"/>
    <w:rsid w:val="00B36C16"/>
    <w:rsid w:val="00B372AC"/>
    <w:rsid w:val="00B37AD2"/>
    <w:rsid w:val="00B400D5"/>
    <w:rsid w:val="00B40AB8"/>
    <w:rsid w:val="00B412D0"/>
    <w:rsid w:val="00B41406"/>
    <w:rsid w:val="00B414AB"/>
    <w:rsid w:val="00B416D6"/>
    <w:rsid w:val="00B41718"/>
    <w:rsid w:val="00B4194E"/>
    <w:rsid w:val="00B41C2A"/>
    <w:rsid w:val="00B41F9B"/>
    <w:rsid w:val="00B4219E"/>
    <w:rsid w:val="00B42524"/>
    <w:rsid w:val="00B426FF"/>
    <w:rsid w:val="00B42A08"/>
    <w:rsid w:val="00B42B4B"/>
    <w:rsid w:val="00B437DC"/>
    <w:rsid w:val="00B438B6"/>
    <w:rsid w:val="00B44AB9"/>
    <w:rsid w:val="00B4537C"/>
    <w:rsid w:val="00B45396"/>
    <w:rsid w:val="00B462A8"/>
    <w:rsid w:val="00B4652F"/>
    <w:rsid w:val="00B4694F"/>
    <w:rsid w:val="00B46A2D"/>
    <w:rsid w:val="00B46B0A"/>
    <w:rsid w:val="00B46B8A"/>
    <w:rsid w:val="00B46F44"/>
    <w:rsid w:val="00B47A23"/>
    <w:rsid w:val="00B47BCA"/>
    <w:rsid w:val="00B47FF8"/>
    <w:rsid w:val="00B500A4"/>
    <w:rsid w:val="00B50373"/>
    <w:rsid w:val="00B50CB6"/>
    <w:rsid w:val="00B50E20"/>
    <w:rsid w:val="00B50F5A"/>
    <w:rsid w:val="00B50FE5"/>
    <w:rsid w:val="00B51212"/>
    <w:rsid w:val="00B5142F"/>
    <w:rsid w:val="00B518DE"/>
    <w:rsid w:val="00B51969"/>
    <w:rsid w:val="00B51A9C"/>
    <w:rsid w:val="00B51E74"/>
    <w:rsid w:val="00B52BF7"/>
    <w:rsid w:val="00B52C7A"/>
    <w:rsid w:val="00B52EFE"/>
    <w:rsid w:val="00B52F01"/>
    <w:rsid w:val="00B53078"/>
    <w:rsid w:val="00B53274"/>
    <w:rsid w:val="00B53B5C"/>
    <w:rsid w:val="00B53D55"/>
    <w:rsid w:val="00B54964"/>
    <w:rsid w:val="00B552C6"/>
    <w:rsid w:val="00B55495"/>
    <w:rsid w:val="00B55868"/>
    <w:rsid w:val="00B55914"/>
    <w:rsid w:val="00B55EA0"/>
    <w:rsid w:val="00B5634C"/>
    <w:rsid w:val="00B56AED"/>
    <w:rsid w:val="00B57415"/>
    <w:rsid w:val="00B57673"/>
    <w:rsid w:val="00B5785C"/>
    <w:rsid w:val="00B57B8D"/>
    <w:rsid w:val="00B57C69"/>
    <w:rsid w:val="00B606AF"/>
    <w:rsid w:val="00B609AD"/>
    <w:rsid w:val="00B60DC5"/>
    <w:rsid w:val="00B60E96"/>
    <w:rsid w:val="00B613C3"/>
    <w:rsid w:val="00B61707"/>
    <w:rsid w:val="00B61996"/>
    <w:rsid w:val="00B61A74"/>
    <w:rsid w:val="00B61AA4"/>
    <w:rsid w:val="00B61B02"/>
    <w:rsid w:val="00B622C1"/>
    <w:rsid w:val="00B62462"/>
    <w:rsid w:val="00B62FF8"/>
    <w:rsid w:val="00B63231"/>
    <w:rsid w:val="00B634B9"/>
    <w:rsid w:val="00B63580"/>
    <w:rsid w:val="00B63A09"/>
    <w:rsid w:val="00B63C65"/>
    <w:rsid w:val="00B6405F"/>
    <w:rsid w:val="00B641BD"/>
    <w:rsid w:val="00B6452F"/>
    <w:rsid w:val="00B64646"/>
    <w:rsid w:val="00B64DAB"/>
    <w:rsid w:val="00B64E90"/>
    <w:rsid w:val="00B64F6C"/>
    <w:rsid w:val="00B65009"/>
    <w:rsid w:val="00B65225"/>
    <w:rsid w:val="00B65518"/>
    <w:rsid w:val="00B657AC"/>
    <w:rsid w:val="00B659FA"/>
    <w:rsid w:val="00B66674"/>
    <w:rsid w:val="00B66D2D"/>
    <w:rsid w:val="00B672CB"/>
    <w:rsid w:val="00B6731B"/>
    <w:rsid w:val="00B6787A"/>
    <w:rsid w:val="00B67C8F"/>
    <w:rsid w:val="00B67EC2"/>
    <w:rsid w:val="00B67F38"/>
    <w:rsid w:val="00B67FC3"/>
    <w:rsid w:val="00B70205"/>
    <w:rsid w:val="00B702D1"/>
    <w:rsid w:val="00B702F7"/>
    <w:rsid w:val="00B7065D"/>
    <w:rsid w:val="00B709E3"/>
    <w:rsid w:val="00B70B4C"/>
    <w:rsid w:val="00B71438"/>
    <w:rsid w:val="00B71A01"/>
    <w:rsid w:val="00B71F17"/>
    <w:rsid w:val="00B7293E"/>
    <w:rsid w:val="00B72D88"/>
    <w:rsid w:val="00B72DB2"/>
    <w:rsid w:val="00B739E3"/>
    <w:rsid w:val="00B745F1"/>
    <w:rsid w:val="00B746CB"/>
    <w:rsid w:val="00B748B3"/>
    <w:rsid w:val="00B748DD"/>
    <w:rsid w:val="00B74962"/>
    <w:rsid w:val="00B75178"/>
    <w:rsid w:val="00B75190"/>
    <w:rsid w:val="00B753FF"/>
    <w:rsid w:val="00B758B1"/>
    <w:rsid w:val="00B75B80"/>
    <w:rsid w:val="00B76231"/>
    <w:rsid w:val="00B767EC"/>
    <w:rsid w:val="00B76A52"/>
    <w:rsid w:val="00B76B2D"/>
    <w:rsid w:val="00B76B3F"/>
    <w:rsid w:val="00B76CE5"/>
    <w:rsid w:val="00B7722B"/>
    <w:rsid w:val="00B775D9"/>
    <w:rsid w:val="00B77DC6"/>
    <w:rsid w:val="00B8005C"/>
    <w:rsid w:val="00B80699"/>
    <w:rsid w:val="00B820DC"/>
    <w:rsid w:val="00B823D9"/>
    <w:rsid w:val="00B82531"/>
    <w:rsid w:val="00B827CD"/>
    <w:rsid w:val="00B83C42"/>
    <w:rsid w:val="00B8424A"/>
    <w:rsid w:val="00B845A2"/>
    <w:rsid w:val="00B84877"/>
    <w:rsid w:val="00B84B0B"/>
    <w:rsid w:val="00B84DE5"/>
    <w:rsid w:val="00B84F21"/>
    <w:rsid w:val="00B85781"/>
    <w:rsid w:val="00B85933"/>
    <w:rsid w:val="00B8599E"/>
    <w:rsid w:val="00B85C3F"/>
    <w:rsid w:val="00B85DE0"/>
    <w:rsid w:val="00B86309"/>
    <w:rsid w:val="00B86693"/>
    <w:rsid w:val="00B866DC"/>
    <w:rsid w:val="00B86E5F"/>
    <w:rsid w:val="00B86FB5"/>
    <w:rsid w:val="00B8716B"/>
    <w:rsid w:val="00B873DF"/>
    <w:rsid w:val="00B8762E"/>
    <w:rsid w:val="00B87BEB"/>
    <w:rsid w:val="00B87FDC"/>
    <w:rsid w:val="00B90076"/>
    <w:rsid w:val="00B904F3"/>
    <w:rsid w:val="00B90BD9"/>
    <w:rsid w:val="00B91472"/>
    <w:rsid w:val="00B91D27"/>
    <w:rsid w:val="00B91D7A"/>
    <w:rsid w:val="00B92623"/>
    <w:rsid w:val="00B92CA6"/>
    <w:rsid w:val="00B93A7B"/>
    <w:rsid w:val="00B94170"/>
    <w:rsid w:val="00B94FBA"/>
    <w:rsid w:val="00B94FC5"/>
    <w:rsid w:val="00B95128"/>
    <w:rsid w:val="00B95303"/>
    <w:rsid w:val="00B95404"/>
    <w:rsid w:val="00B959BA"/>
    <w:rsid w:val="00B95ED2"/>
    <w:rsid w:val="00B96D05"/>
    <w:rsid w:val="00B96E01"/>
    <w:rsid w:val="00B96FC2"/>
    <w:rsid w:val="00B9776D"/>
    <w:rsid w:val="00B97A97"/>
    <w:rsid w:val="00B97AD4"/>
    <w:rsid w:val="00B97C0E"/>
    <w:rsid w:val="00B97C19"/>
    <w:rsid w:val="00B97FF4"/>
    <w:rsid w:val="00BA0D4E"/>
    <w:rsid w:val="00BA14A7"/>
    <w:rsid w:val="00BA17BC"/>
    <w:rsid w:val="00BA1A82"/>
    <w:rsid w:val="00BA1CDC"/>
    <w:rsid w:val="00BA1E4D"/>
    <w:rsid w:val="00BA1F40"/>
    <w:rsid w:val="00BA204C"/>
    <w:rsid w:val="00BA2593"/>
    <w:rsid w:val="00BA27BF"/>
    <w:rsid w:val="00BA2953"/>
    <w:rsid w:val="00BA2D59"/>
    <w:rsid w:val="00BA3C3D"/>
    <w:rsid w:val="00BA3C73"/>
    <w:rsid w:val="00BA4371"/>
    <w:rsid w:val="00BA44CD"/>
    <w:rsid w:val="00BA4763"/>
    <w:rsid w:val="00BA47AA"/>
    <w:rsid w:val="00BA56B4"/>
    <w:rsid w:val="00BA5C7B"/>
    <w:rsid w:val="00BA5D09"/>
    <w:rsid w:val="00BA6064"/>
    <w:rsid w:val="00BA63C8"/>
    <w:rsid w:val="00BA6828"/>
    <w:rsid w:val="00BA6A88"/>
    <w:rsid w:val="00BA6B93"/>
    <w:rsid w:val="00BA6BDF"/>
    <w:rsid w:val="00BA6EE9"/>
    <w:rsid w:val="00BA6FBC"/>
    <w:rsid w:val="00BA70C2"/>
    <w:rsid w:val="00BA713B"/>
    <w:rsid w:val="00BA731C"/>
    <w:rsid w:val="00BA7950"/>
    <w:rsid w:val="00BA7B7A"/>
    <w:rsid w:val="00BA7D53"/>
    <w:rsid w:val="00BA7E9E"/>
    <w:rsid w:val="00BB00FC"/>
    <w:rsid w:val="00BB0BB0"/>
    <w:rsid w:val="00BB0C55"/>
    <w:rsid w:val="00BB1592"/>
    <w:rsid w:val="00BB1D7D"/>
    <w:rsid w:val="00BB2721"/>
    <w:rsid w:val="00BB2F62"/>
    <w:rsid w:val="00BB33FF"/>
    <w:rsid w:val="00BB36E2"/>
    <w:rsid w:val="00BB3801"/>
    <w:rsid w:val="00BB3A66"/>
    <w:rsid w:val="00BB40A2"/>
    <w:rsid w:val="00BB4218"/>
    <w:rsid w:val="00BB423F"/>
    <w:rsid w:val="00BB4305"/>
    <w:rsid w:val="00BB4A5C"/>
    <w:rsid w:val="00BB4D12"/>
    <w:rsid w:val="00BB4E1A"/>
    <w:rsid w:val="00BB4E55"/>
    <w:rsid w:val="00BB537A"/>
    <w:rsid w:val="00BB5386"/>
    <w:rsid w:val="00BB5523"/>
    <w:rsid w:val="00BB5E91"/>
    <w:rsid w:val="00BB5EAC"/>
    <w:rsid w:val="00BB6E58"/>
    <w:rsid w:val="00BB755C"/>
    <w:rsid w:val="00BB7A4B"/>
    <w:rsid w:val="00BB7BB9"/>
    <w:rsid w:val="00BB7C8E"/>
    <w:rsid w:val="00BC0010"/>
    <w:rsid w:val="00BC0894"/>
    <w:rsid w:val="00BC14AD"/>
    <w:rsid w:val="00BC1AF2"/>
    <w:rsid w:val="00BC1CE2"/>
    <w:rsid w:val="00BC1F9A"/>
    <w:rsid w:val="00BC226A"/>
    <w:rsid w:val="00BC22D1"/>
    <w:rsid w:val="00BC2513"/>
    <w:rsid w:val="00BC337F"/>
    <w:rsid w:val="00BC3428"/>
    <w:rsid w:val="00BC34F3"/>
    <w:rsid w:val="00BC3706"/>
    <w:rsid w:val="00BC3813"/>
    <w:rsid w:val="00BC3C9C"/>
    <w:rsid w:val="00BC3D9E"/>
    <w:rsid w:val="00BC4B51"/>
    <w:rsid w:val="00BC4F39"/>
    <w:rsid w:val="00BC509E"/>
    <w:rsid w:val="00BC55BB"/>
    <w:rsid w:val="00BC5A28"/>
    <w:rsid w:val="00BC5C48"/>
    <w:rsid w:val="00BC5F42"/>
    <w:rsid w:val="00BC6076"/>
    <w:rsid w:val="00BC6E84"/>
    <w:rsid w:val="00BC746E"/>
    <w:rsid w:val="00BC7997"/>
    <w:rsid w:val="00BC7B64"/>
    <w:rsid w:val="00BC7C09"/>
    <w:rsid w:val="00BD0286"/>
    <w:rsid w:val="00BD0652"/>
    <w:rsid w:val="00BD068F"/>
    <w:rsid w:val="00BD0765"/>
    <w:rsid w:val="00BD0D3F"/>
    <w:rsid w:val="00BD1671"/>
    <w:rsid w:val="00BD174D"/>
    <w:rsid w:val="00BD20BA"/>
    <w:rsid w:val="00BD2189"/>
    <w:rsid w:val="00BD27DD"/>
    <w:rsid w:val="00BD2E29"/>
    <w:rsid w:val="00BD321A"/>
    <w:rsid w:val="00BD330C"/>
    <w:rsid w:val="00BD4187"/>
    <w:rsid w:val="00BD4209"/>
    <w:rsid w:val="00BD4276"/>
    <w:rsid w:val="00BD44B5"/>
    <w:rsid w:val="00BD4AD1"/>
    <w:rsid w:val="00BD4D59"/>
    <w:rsid w:val="00BD4DDD"/>
    <w:rsid w:val="00BD4F9F"/>
    <w:rsid w:val="00BD50AC"/>
    <w:rsid w:val="00BD5164"/>
    <w:rsid w:val="00BD5223"/>
    <w:rsid w:val="00BD59C1"/>
    <w:rsid w:val="00BD5B33"/>
    <w:rsid w:val="00BD5E3C"/>
    <w:rsid w:val="00BD66EF"/>
    <w:rsid w:val="00BD72D3"/>
    <w:rsid w:val="00BD76DE"/>
    <w:rsid w:val="00BD7EA0"/>
    <w:rsid w:val="00BE022E"/>
    <w:rsid w:val="00BE08BC"/>
    <w:rsid w:val="00BE160F"/>
    <w:rsid w:val="00BE189C"/>
    <w:rsid w:val="00BE18EF"/>
    <w:rsid w:val="00BE1B26"/>
    <w:rsid w:val="00BE2A03"/>
    <w:rsid w:val="00BE2E76"/>
    <w:rsid w:val="00BE3A5A"/>
    <w:rsid w:val="00BE4056"/>
    <w:rsid w:val="00BE46F2"/>
    <w:rsid w:val="00BE4A35"/>
    <w:rsid w:val="00BE4B33"/>
    <w:rsid w:val="00BE5668"/>
    <w:rsid w:val="00BE574B"/>
    <w:rsid w:val="00BE58A7"/>
    <w:rsid w:val="00BE58A8"/>
    <w:rsid w:val="00BE59E3"/>
    <w:rsid w:val="00BE5CDF"/>
    <w:rsid w:val="00BE5FFA"/>
    <w:rsid w:val="00BE657A"/>
    <w:rsid w:val="00BE67E6"/>
    <w:rsid w:val="00BE67E8"/>
    <w:rsid w:val="00BE6DF8"/>
    <w:rsid w:val="00BE716A"/>
    <w:rsid w:val="00BE7483"/>
    <w:rsid w:val="00BE7AA2"/>
    <w:rsid w:val="00BF05C0"/>
    <w:rsid w:val="00BF0965"/>
    <w:rsid w:val="00BF13DA"/>
    <w:rsid w:val="00BF15E8"/>
    <w:rsid w:val="00BF16AC"/>
    <w:rsid w:val="00BF19E7"/>
    <w:rsid w:val="00BF236D"/>
    <w:rsid w:val="00BF2D1A"/>
    <w:rsid w:val="00BF2E0C"/>
    <w:rsid w:val="00BF3274"/>
    <w:rsid w:val="00BF358B"/>
    <w:rsid w:val="00BF3595"/>
    <w:rsid w:val="00BF3798"/>
    <w:rsid w:val="00BF4414"/>
    <w:rsid w:val="00BF498C"/>
    <w:rsid w:val="00BF4A1F"/>
    <w:rsid w:val="00BF4B6C"/>
    <w:rsid w:val="00BF4C8E"/>
    <w:rsid w:val="00BF4DF3"/>
    <w:rsid w:val="00BF55AE"/>
    <w:rsid w:val="00BF562F"/>
    <w:rsid w:val="00BF5711"/>
    <w:rsid w:val="00BF5A74"/>
    <w:rsid w:val="00BF5D7A"/>
    <w:rsid w:val="00BF621E"/>
    <w:rsid w:val="00BF67B9"/>
    <w:rsid w:val="00BF67F9"/>
    <w:rsid w:val="00BF6A66"/>
    <w:rsid w:val="00BF721D"/>
    <w:rsid w:val="00BF7413"/>
    <w:rsid w:val="00BF7A6F"/>
    <w:rsid w:val="00C00104"/>
    <w:rsid w:val="00C0065F"/>
    <w:rsid w:val="00C00CDE"/>
    <w:rsid w:val="00C00D98"/>
    <w:rsid w:val="00C01240"/>
    <w:rsid w:val="00C0191F"/>
    <w:rsid w:val="00C01B50"/>
    <w:rsid w:val="00C02212"/>
    <w:rsid w:val="00C0233D"/>
    <w:rsid w:val="00C02348"/>
    <w:rsid w:val="00C02811"/>
    <w:rsid w:val="00C02BD6"/>
    <w:rsid w:val="00C02EA0"/>
    <w:rsid w:val="00C02FAA"/>
    <w:rsid w:val="00C03B2A"/>
    <w:rsid w:val="00C03B2B"/>
    <w:rsid w:val="00C0400A"/>
    <w:rsid w:val="00C04BD9"/>
    <w:rsid w:val="00C04CC2"/>
    <w:rsid w:val="00C04D06"/>
    <w:rsid w:val="00C04D24"/>
    <w:rsid w:val="00C050D8"/>
    <w:rsid w:val="00C05724"/>
    <w:rsid w:val="00C05C8F"/>
    <w:rsid w:val="00C05E84"/>
    <w:rsid w:val="00C06059"/>
    <w:rsid w:val="00C06E4A"/>
    <w:rsid w:val="00C071CB"/>
    <w:rsid w:val="00C073FB"/>
    <w:rsid w:val="00C07B45"/>
    <w:rsid w:val="00C10F0A"/>
    <w:rsid w:val="00C10F3D"/>
    <w:rsid w:val="00C1154C"/>
    <w:rsid w:val="00C11900"/>
    <w:rsid w:val="00C119D2"/>
    <w:rsid w:val="00C11A1A"/>
    <w:rsid w:val="00C1240B"/>
    <w:rsid w:val="00C12C16"/>
    <w:rsid w:val="00C12FA8"/>
    <w:rsid w:val="00C13EA9"/>
    <w:rsid w:val="00C14086"/>
    <w:rsid w:val="00C143E1"/>
    <w:rsid w:val="00C1463B"/>
    <w:rsid w:val="00C14687"/>
    <w:rsid w:val="00C14F4E"/>
    <w:rsid w:val="00C15AF8"/>
    <w:rsid w:val="00C15BE6"/>
    <w:rsid w:val="00C15C38"/>
    <w:rsid w:val="00C15E27"/>
    <w:rsid w:val="00C15E30"/>
    <w:rsid w:val="00C1645B"/>
    <w:rsid w:val="00C16A5F"/>
    <w:rsid w:val="00C17268"/>
    <w:rsid w:val="00C17FE1"/>
    <w:rsid w:val="00C201DB"/>
    <w:rsid w:val="00C20489"/>
    <w:rsid w:val="00C2096C"/>
    <w:rsid w:val="00C20D39"/>
    <w:rsid w:val="00C2111F"/>
    <w:rsid w:val="00C216FA"/>
    <w:rsid w:val="00C21AF1"/>
    <w:rsid w:val="00C220A3"/>
    <w:rsid w:val="00C225E3"/>
    <w:rsid w:val="00C22C3A"/>
    <w:rsid w:val="00C22F9E"/>
    <w:rsid w:val="00C23157"/>
    <w:rsid w:val="00C23677"/>
    <w:rsid w:val="00C23F7D"/>
    <w:rsid w:val="00C24365"/>
    <w:rsid w:val="00C24908"/>
    <w:rsid w:val="00C24D7F"/>
    <w:rsid w:val="00C2550F"/>
    <w:rsid w:val="00C25B45"/>
    <w:rsid w:val="00C265A8"/>
    <w:rsid w:val="00C2679B"/>
    <w:rsid w:val="00C2697F"/>
    <w:rsid w:val="00C26CD8"/>
    <w:rsid w:val="00C27075"/>
    <w:rsid w:val="00C27818"/>
    <w:rsid w:val="00C27846"/>
    <w:rsid w:val="00C27ABA"/>
    <w:rsid w:val="00C27D2F"/>
    <w:rsid w:val="00C27F65"/>
    <w:rsid w:val="00C3047A"/>
    <w:rsid w:val="00C309D2"/>
    <w:rsid w:val="00C30AAF"/>
    <w:rsid w:val="00C30D53"/>
    <w:rsid w:val="00C320F1"/>
    <w:rsid w:val="00C326B7"/>
    <w:rsid w:val="00C329C5"/>
    <w:rsid w:val="00C32B11"/>
    <w:rsid w:val="00C33191"/>
    <w:rsid w:val="00C3319A"/>
    <w:rsid w:val="00C332C3"/>
    <w:rsid w:val="00C33A75"/>
    <w:rsid w:val="00C33AED"/>
    <w:rsid w:val="00C340FD"/>
    <w:rsid w:val="00C348B1"/>
    <w:rsid w:val="00C34F48"/>
    <w:rsid w:val="00C34F83"/>
    <w:rsid w:val="00C35540"/>
    <w:rsid w:val="00C3593F"/>
    <w:rsid w:val="00C362B5"/>
    <w:rsid w:val="00C365E1"/>
    <w:rsid w:val="00C365E6"/>
    <w:rsid w:val="00C3663D"/>
    <w:rsid w:val="00C36B6B"/>
    <w:rsid w:val="00C36D62"/>
    <w:rsid w:val="00C36ECC"/>
    <w:rsid w:val="00C37333"/>
    <w:rsid w:val="00C3768B"/>
    <w:rsid w:val="00C376E1"/>
    <w:rsid w:val="00C37873"/>
    <w:rsid w:val="00C402FC"/>
    <w:rsid w:val="00C40467"/>
    <w:rsid w:val="00C407C1"/>
    <w:rsid w:val="00C41686"/>
    <w:rsid w:val="00C4192B"/>
    <w:rsid w:val="00C4209B"/>
    <w:rsid w:val="00C42830"/>
    <w:rsid w:val="00C42E7C"/>
    <w:rsid w:val="00C433BD"/>
    <w:rsid w:val="00C43A79"/>
    <w:rsid w:val="00C43CD3"/>
    <w:rsid w:val="00C43E1A"/>
    <w:rsid w:val="00C44EA2"/>
    <w:rsid w:val="00C44EA5"/>
    <w:rsid w:val="00C45022"/>
    <w:rsid w:val="00C453A0"/>
    <w:rsid w:val="00C455B0"/>
    <w:rsid w:val="00C45AAE"/>
    <w:rsid w:val="00C45CD0"/>
    <w:rsid w:val="00C4612C"/>
    <w:rsid w:val="00C46C99"/>
    <w:rsid w:val="00C46D13"/>
    <w:rsid w:val="00C46D21"/>
    <w:rsid w:val="00C4710F"/>
    <w:rsid w:val="00C47278"/>
    <w:rsid w:val="00C503DD"/>
    <w:rsid w:val="00C505CD"/>
    <w:rsid w:val="00C50FE2"/>
    <w:rsid w:val="00C51057"/>
    <w:rsid w:val="00C51EFC"/>
    <w:rsid w:val="00C52082"/>
    <w:rsid w:val="00C521D8"/>
    <w:rsid w:val="00C52345"/>
    <w:rsid w:val="00C52957"/>
    <w:rsid w:val="00C52DF6"/>
    <w:rsid w:val="00C53120"/>
    <w:rsid w:val="00C53149"/>
    <w:rsid w:val="00C53DD2"/>
    <w:rsid w:val="00C53E78"/>
    <w:rsid w:val="00C546E2"/>
    <w:rsid w:val="00C5480F"/>
    <w:rsid w:val="00C5484D"/>
    <w:rsid w:val="00C54BDE"/>
    <w:rsid w:val="00C54E0A"/>
    <w:rsid w:val="00C55786"/>
    <w:rsid w:val="00C55BCC"/>
    <w:rsid w:val="00C55FB2"/>
    <w:rsid w:val="00C56A64"/>
    <w:rsid w:val="00C570C8"/>
    <w:rsid w:val="00C57652"/>
    <w:rsid w:val="00C578B6"/>
    <w:rsid w:val="00C57ADF"/>
    <w:rsid w:val="00C57ECE"/>
    <w:rsid w:val="00C6058C"/>
    <w:rsid w:val="00C60A0B"/>
    <w:rsid w:val="00C60AB4"/>
    <w:rsid w:val="00C60F13"/>
    <w:rsid w:val="00C6163E"/>
    <w:rsid w:val="00C619BD"/>
    <w:rsid w:val="00C61F63"/>
    <w:rsid w:val="00C62024"/>
    <w:rsid w:val="00C621D1"/>
    <w:rsid w:val="00C6284F"/>
    <w:rsid w:val="00C62CE5"/>
    <w:rsid w:val="00C63428"/>
    <w:rsid w:val="00C636B7"/>
    <w:rsid w:val="00C6485D"/>
    <w:rsid w:val="00C64E0D"/>
    <w:rsid w:val="00C64E38"/>
    <w:rsid w:val="00C65716"/>
    <w:rsid w:val="00C659FF"/>
    <w:rsid w:val="00C65B85"/>
    <w:rsid w:val="00C65E86"/>
    <w:rsid w:val="00C65FC8"/>
    <w:rsid w:val="00C65FDA"/>
    <w:rsid w:val="00C662C3"/>
    <w:rsid w:val="00C6651D"/>
    <w:rsid w:val="00C66C3C"/>
    <w:rsid w:val="00C670B6"/>
    <w:rsid w:val="00C67648"/>
    <w:rsid w:val="00C676B2"/>
    <w:rsid w:val="00C67A05"/>
    <w:rsid w:val="00C701D0"/>
    <w:rsid w:val="00C70202"/>
    <w:rsid w:val="00C70245"/>
    <w:rsid w:val="00C707A5"/>
    <w:rsid w:val="00C709E1"/>
    <w:rsid w:val="00C70B4C"/>
    <w:rsid w:val="00C7101D"/>
    <w:rsid w:val="00C7140E"/>
    <w:rsid w:val="00C71C5D"/>
    <w:rsid w:val="00C71EBE"/>
    <w:rsid w:val="00C71FCD"/>
    <w:rsid w:val="00C728F6"/>
    <w:rsid w:val="00C729A3"/>
    <w:rsid w:val="00C7327C"/>
    <w:rsid w:val="00C734BA"/>
    <w:rsid w:val="00C7401D"/>
    <w:rsid w:val="00C744E0"/>
    <w:rsid w:val="00C74E33"/>
    <w:rsid w:val="00C74FFE"/>
    <w:rsid w:val="00C7516A"/>
    <w:rsid w:val="00C75279"/>
    <w:rsid w:val="00C7565F"/>
    <w:rsid w:val="00C757A4"/>
    <w:rsid w:val="00C7583C"/>
    <w:rsid w:val="00C760A6"/>
    <w:rsid w:val="00C76E73"/>
    <w:rsid w:val="00C77668"/>
    <w:rsid w:val="00C77FD1"/>
    <w:rsid w:val="00C8011C"/>
    <w:rsid w:val="00C806CA"/>
    <w:rsid w:val="00C81DF1"/>
    <w:rsid w:val="00C82214"/>
    <w:rsid w:val="00C8244E"/>
    <w:rsid w:val="00C82DAB"/>
    <w:rsid w:val="00C83047"/>
    <w:rsid w:val="00C83EF6"/>
    <w:rsid w:val="00C8406F"/>
    <w:rsid w:val="00C841B3"/>
    <w:rsid w:val="00C85425"/>
    <w:rsid w:val="00C856F6"/>
    <w:rsid w:val="00C859A2"/>
    <w:rsid w:val="00C85D82"/>
    <w:rsid w:val="00C861F6"/>
    <w:rsid w:val="00C8692D"/>
    <w:rsid w:val="00C86961"/>
    <w:rsid w:val="00C86B6C"/>
    <w:rsid w:val="00C86D01"/>
    <w:rsid w:val="00C87395"/>
    <w:rsid w:val="00C87EB1"/>
    <w:rsid w:val="00C9037E"/>
    <w:rsid w:val="00C907BE"/>
    <w:rsid w:val="00C9093E"/>
    <w:rsid w:val="00C90A11"/>
    <w:rsid w:val="00C913BE"/>
    <w:rsid w:val="00C9166D"/>
    <w:rsid w:val="00C91E03"/>
    <w:rsid w:val="00C92927"/>
    <w:rsid w:val="00C92C19"/>
    <w:rsid w:val="00C92D84"/>
    <w:rsid w:val="00C92E7B"/>
    <w:rsid w:val="00C92EEF"/>
    <w:rsid w:val="00C9318D"/>
    <w:rsid w:val="00C936BD"/>
    <w:rsid w:val="00C93741"/>
    <w:rsid w:val="00C939D0"/>
    <w:rsid w:val="00C94138"/>
    <w:rsid w:val="00C9441E"/>
    <w:rsid w:val="00C9455C"/>
    <w:rsid w:val="00C94ABE"/>
    <w:rsid w:val="00C953E2"/>
    <w:rsid w:val="00C95408"/>
    <w:rsid w:val="00C959BD"/>
    <w:rsid w:val="00C959D5"/>
    <w:rsid w:val="00C95BDA"/>
    <w:rsid w:val="00C95D59"/>
    <w:rsid w:val="00C95ED8"/>
    <w:rsid w:val="00C960BF"/>
    <w:rsid w:val="00C962B6"/>
    <w:rsid w:val="00C96570"/>
    <w:rsid w:val="00C966DA"/>
    <w:rsid w:val="00C96E10"/>
    <w:rsid w:val="00C96F99"/>
    <w:rsid w:val="00C96FAA"/>
    <w:rsid w:val="00C9718C"/>
    <w:rsid w:val="00C9734C"/>
    <w:rsid w:val="00C97A00"/>
    <w:rsid w:val="00CA00E6"/>
    <w:rsid w:val="00CA0479"/>
    <w:rsid w:val="00CA0AE5"/>
    <w:rsid w:val="00CA123A"/>
    <w:rsid w:val="00CA143F"/>
    <w:rsid w:val="00CA295B"/>
    <w:rsid w:val="00CA2DB0"/>
    <w:rsid w:val="00CA2F39"/>
    <w:rsid w:val="00CA3028"/>
    <w:rsid w:val="00CA36CD"/>
    <w:rsid w:val="00CA399E"/>
    <w:rsid w:val="00CA3D76"/>
    <w:rsid w:val="00CA408B"/>
    <w:rsid w:val="00CA41E5"/>
    <w:rsid w:val="00CA4324"/>
    <w:rsid w:val="00CA4DCF"/>
    <w:rsid w:val="00CA5057"/>
    <w:rsid w:val="00CA51C3"/>
    <w:rsid w:val="00CA53B8"/>
    <w:rsid w:val="00CA56B1"/>
    <w:rsid w:val="00CA5F2F"/>
    <w:rsid w:val="00CA62BD"/>
    <w:rsid w:val="00CA6443"/>
    <w:rsid w:val="00CA6C9E"/>
    <w:rsid w:val="00CA74DC"/>
    <w:rsid w:val="00CA77BD"/>
    <w:rsid w:val="00CA7C87"/>
    <w:rsid w:val="00CA7FAF"/>
    <w:rsid w:val="00CB0534"/>
    <w:rsid w:val="00CB05AD"/>
    <w:rsid w:val="00CB0793"/>
    <w:rsid w:val="00CB11CC"/>
    <w:rsid w:val="00CB124A"/>
    <w:rsid w:val="00CB1509"/>
    <w:rsid w:val="00CB16F9"/>
    <w:rsid w:val="00CB177F"/>
    <w:rsid w:val="00CB21E2"/>
    <w:rsid w:val="00CB265B"/>
    <w:rsid w:val="00CB2A14"/>
    <w:rsid w:val="00CB2A6D"/>
    <w:rsid w:val="00CB2AD4"/>
    <w:rsid w:val="00CB2FCD"/>
    <w:rsid w:val="00CB3114"/>
    <w:rsid w:val="00CB36BF"/>
    <w:rsid w:val="00CB39FC"/>
    <w:rsid w:val="00CB3B3B"/>
    <w:rsid w:val="00CB4037"/>
    <w:rsid w:val="00CB48DC"/>
    <w:rsid w:val="00CB4A45"/>
    <w:rsid w:val="00CB4E8E"/>
    <w:rsid w:val="00CB5BF1"/>
    <w:rsid w:val="00CB5C89"/>
    <w:rsid w:val="00CB63AC"/>
    <w:rsid w:val="00CB646F"/>
    <w:rsid w:val="00CB65DB"/>
    <w:rsid w:val="00CB6761"/>
    <w:rsid w:val="00CB6776"/>
    <w:rsid w:val="00CB71AD"/>
    <w:rsid w:val="00CB7BE0"/>
    <w:rsid w:val="00CB7E45"/>
    <w:rsid w:val="00CB7EC0"/>
    <w:rsid w:val="00CC013F"/>
    <w:rsid w:val="00CC0D3F"/>
    <w:rsid w:val="00CC1154"/>
    <w:rsid w:val="00CC11A7"/>
    <w:rsid w:val="00CC122E"/>
    <w:rsid w:val="00CC1673"/>
    <w:rsid w:val="00CC193C"/>
    <w:rsid w:val="00CC19BA"/>
    <w:rsid w:val="00CC1DEF"/>
    <w:rsid w:val="00CC239A"/>
    <w:rsid w:val="00CC25F8"/>
    <w:rsid w:val="00CC2737"/>
    <w:rsid w:val="00CC2953"/>
    <w:rsid w:val="00CC2ABA"/>
    <w:rsid w:val="00CC3434"/>
    <w:rsid w:val="00CC3CD0"/>
    <w:rsid w:val="00CC3E09"/>
    <w:rsid w:val="00CC4AF6"/>
    <w:rsid w:val="00CC5AA0"/>
    <w:rsid w:val="00CC5BA8"/>
    <w:rsid w:val="00CC5DF0"/>
    <w:rsid w:val="00CC65E3"/>
    <w:rsid w:val="00CC6F05"/>
    <w:rsid w:val="00CC7012"/>
    <w:rsid w:val="00CC7246"/>
    <w:rsid w:val="00CC7266"/>
    <w:rsid w:val="00CC72A6"/>
    <w:rsid w:val="00CC731A"/>
    <w:rsid w:val="00CC73C6"/>
    <w:rsid w:val="00CC7479"/>
    <w:rsid w:val="00CC78FC"/>
    <w:rsid w:val="00CC7935"/>
    <w:rsid w:val="00CC7D1D"/>
    <w:rsid w:val="00CC7D9A"/>
    <w:rsid w:val="00CC7F6D"/>
    <w:rsid w:val="00CD037E"/>
    <w:rsid w:val="00CD08FA"/>
    <w:rsid w:val="00CD0FE1"/>
    <w:rsid w:val="00CD1034"/>
    <w:rsid w:val="00CD1354"/>
    <w:rsid w:val="00CD16BC"/>
    <w:rsid w:val="00CD1973"/>
    <w:rsid w:val="00CD2272"/>
    <w:rsid w:val="00CD242D"/>
    <w:rsid w:val="00CD2C79"/>
    <w:rsid w:val="00CD2E70"/>
    <w:rsid w:val="00CD2F19"/>
    <w:rsid w:val="00CD3A9D"/>
    <w:rsid w:val="00CD3BB8"/>
    <w:rsid w:val="00CD3E24"/>
    <w:rsid w:val="00CD430C"/>
    <w:rsid w:val="00CD44F2"/>
    <w:rsid w:val="00CD45C9"/>
    <w:rsid w:val="00CD480A"/>
    <w:rsid w:val="00CD4CBC"/>
    <w:rsid w:val="00CD4D09"/>
    <w:rsid w:val="00CD4F09"/>
    <w:rsid w:val="00CD5407"/>
    <w:rsid w:val="00CD5465"/>
    <w:rsid w:val="00CD5496"/>
    <w:rsid w:val="00CD62E6"/>
    <w:rsid w:val="00CD6330"/>
    <w:rsid w:val="00CD6469"/>
    <w:rsid w:val="00CD64F3"/>
    <w:rsid w:val="00CD6743"/>
    <w:rsid w:val="00CD6EAC"/>
    <w:rsid w:val="00CD73A1"/>
    <w:rsid w:val="00CD75F0"/>
    <w:rsid w:val="00CD7D6E"/>
    <w:rsid w:val="00CE0301"/>
    <w:rsid w:val="00CE0703"/>
    <w:rsid w:val="00CE0709"/>
    <w:rsid w:val="00CE12B4"/>
    <w:rsid w:val="00CE13D6"/>
    <w:rsid w:val="00CE1AF3"/>
    <w:rsid w:val="00CE2A60"/>
    <w:rsid w:val="00CE2CF8"/>
    <w:rsid w:val="00CE2D42"/>
    <w:rsid w:val="00CE30B2"/>
    <w:rsid w:val="00CE3198"/>
    <w:rsid w:val="00CE3C3F"/>
    <w:rsid w:val="00CE3D01"/>
    <w:rsid w:val="00CE3D60"/>
    <w:rsid w:val="00CE4003"/>
    <w:rsid w:val="00CE424C"/>
    <w:rsid w:val="00CE448E"/>
    <w:rsid w:val="00CE45C6"/>
    <w:rsid w:val="00CE4724"/>
    <w:rsid w:val="00CE472B"/>
    <w:rsid w:val="00CE48CA"/>
    <w:rsid w:val="00CE4B19"/>
    <w:rsid w:val="00CE5655"/>
    <w:rsid w:val="00CE5977"/>
    <w:rsid w:val="00CE605F"/>
    <w:rsid w:val="00CE6162"/>
    <w:rsid w:val="00CE6651"/>
    <w:rsid w:val="00CE69C7"/>
    <w:rsid w:val="00CE6B8C"/>
    <w:rsid w:val="00CE6C17"/>
    <w:rsid w:val="00CE7259"/>
    <w:rsid w:val="00CE7BC5"/>
    <w:rsid w:val="00CE7BD8"/>
    <w:rsid w:val="00CE7F23"/>
    <w:rsid w:val="00CF042D"/>
    <w:rsid w:val="00CF0816"/>
    <w:rsid w:val="00CF0844"/>
    <w:rsid w:val="00CF09EC"/>
    <w:rsid w:val="00CF1287"/>
    <w:rsid w:val="00CF1521"/>
    <w:rsid w:val="00CF1BC7"/>
    <w:rsid w:val="00CF1DF7"/>
    <w:rsid w:val="00CF1F79"/>
    <w:rsid w:val="00CF277E"/>
    <w:rsid w:val="00CF29D0"/>
    <w:rsid w:val="00CF2D49"/>
    <w:rsid w:val="00CF3927"/>
    <w:rsid w:val="00CF3F86"/>
    <w:rsid w:val="00CF4784"/>
    <w:rsid w:val="00CF4CA3"/>
    <w:rsid w:val="00CF542E"/>
    <w:rsid w:val="00CF54DD"/>
    <w:rsid w:val="00CF572A"/>
    <w:rsid w:val="00CF5866"/>
    <w:rsid w:val="00CF5B18"/>
    <w:rsid w:val="00CF5E07"/>
    <w:rsid w:val="00CF5F11"/>
    <w:rsid w:val="00CF5F67"/>
    <w:rsid w:val="00CF68B1"/>
    <w:rsid w:val="00CF6AD0"/>
    <w:rsid w:val="00CF6D1F"/>
    <w:rsid w:val="00CF72FE"/>
    <w:rsid w:val="00CF77EC"/>
    <w:rsid w:val="00CF7865"/>
    <w:rsid w:val="00CF7B37"/>
    <w:rsid w:val="00D0064C"/>
    <w:rsid w:val="00D01358"/>
    <w:rsid w:val="00D024DE"/>
    <w:rsid w:val="00D02C12"/>
    <w:rsid w:val="00D02D0A"/>
    <w:rsid w:val="00D030A0"/>
    <w:rsid w:val="00D034CF"/>
    <w:rsid w:val="00D0368F"/>
    <w:rsid w:val="00D03BA2"/>
    <w:rsid w:val="00D03BCB"/>
    <w:rsid w:val="00D04C92"/>
    <w:rsid w:val="00D04C98"/>
    <w:rsid w:val="00D04D3B"/>
    <w:rsid w:val="00D04E41"/>
    <w:rsid w:val="00D05089"/>
    <w:rsid w:val="00D05408"/>
    <w:rsid w:val="00D05518"/>
    <w:rsid w:val="00D05550"/>
    <w:rsid w:val="00D05A77"/>
    <w:rsid w:val="00D061F5"/>
    <w:rsid w:val="00D061FF"/>
    <w:rsid w:val="00D065C3"/>
    <w:rsid w:val="00D06A1B"/>
    <w:rsid w:val="00D07426"/>
    <w:rsid w:val="00D0763A"/>
    <w:rsid w:val="00D077B2"/>
    <w:rsid w:val="00D07C8A"/>
    <w:rsid w:val="00D10663"/>
    <w:rsid w:val="00D1070A"/>
    <w:rsid w:val="00D10CCD"/>
    <w:rsid w:val="00D10FAA"/>
    <w:rsid w:val="00D11040"/>
    <w:rsid w:val="00D11064"/>
    <w:rsid w:val="00D1115E"/>
    <w:rsid w:val="00D11331"/>
    <w:rsid w:val="00D11361"/>
    <w:rsid w:val="00D1172C"/>
    <w:rsid w:val="00D11F2B"/>
    <w:rsid w:val="00D127DC"/>
    <w:rsid w:val="00D1296E"/>
    <w:rsid w:val="00D12995"/>
    <w:rsid w:val="00D13122"/>
    <w:rsid w:val="00D133B8"/>
    <w:rsid w:val="00D13C99"/>
    <w:rsid w:val="00D13E4F"/>
    <w:rsid w:val="00D13E86"/>
    <w:rsid w:val="00D13EC4"/>
    <w:rsid w:val="00D148E1"/>
    <w:rsid w:val="00D152B5"/>
    <w:rsid w:val="00D15862"/>
    <w:rsid w:val="00D15D26"/>
    <w:rsid w:val="00D15E29"/>
    <w:rsid w:val="00D16242"/>
    <w:rsid w:val="00D16319"/>
    <w:rsid w:val="00D16EB5"/>
    <w:rsid w:val="00D17D2D"/>
    <w:rsid w:val="00D17EA9"/>
    <w:rsid w:val="00D2055E"/>
    <w:rsid w:val="00D21223"/>
    <w:rsid w:val="00D22398"/>
    <w:rsid w:val="00D227D1"/>
    <w:rsid w:val="00D239EB"/>
    <w:rsid w:val="00D23AF3"/>
    <w:rsid w:val="00D23F5C"/>
    <w:rsid w:val="00D2428E"/>
    <w:rsid w:val="00D246A0"/>
    <w:rsid w:val="00D2503D"/>
    <w:rsid w:val="00D25310"/>
    <w:rsid w:val="00D2636B"/>
    <w:rsid w:val="00D26631"/>
    <w:rsid w:val="00D269A1"/>
    <w:rsid w:val="00D26C02"/>
    <w:rsid w:val="00D26CA6"/>
    <w:rsid w:val="00D27284"/>
    <w:rsid w:val="00D27843"/>
    <w:rsid w:val="00D27E0B"/>
    <w:rsid w:val="00D27E71"/>
    <w:rsid w:val="00D30069"/>
    <w:rsid w:val="00D302A4"/>
    <w:rsid w:val="00D303FB"/>
    <w:rsid w:val="00D30C06"/>
    <w:rsid w:val="00D30E2E"/>
    <w:rsid w:val="00D31022"/>
    <w:rsid w:val="00D31161"/>
    <w:rsid w:val="00D31902"/>
    <w:rsid w:val="00D3277D"/>
    <w:rsid w:val="00D3312D"/>
    <w:rsid w:val="00D331B3"/>
    <w:rsid w:val="00D33861"/>
    <w:rsid w:val="00D33EC1"/>
    <w:rsid w:val="00D345EC"/>
    <w:rsid w:val="00D35162"/>
    <w:rsid w:val="00D35442"/>
    <w:rsid w:val="00D35C97"/>
    <w:rsid w:val="00D35D79"/>
    <w:rsid w:val="00D35E0A"/>
    <w:rsid w:val="00D36A0D"/>
    <w:rsid w:val="00D36DC1"/>
    <w:rsid w:val="00D37319"/>
    <w:rsid w:val="00D375E7"/>
    <w:rsid w:val="00D377D5"/>
    <w:rsid w:val="00D37A8A"/>
    <w:rsid w:val="00D40150"/>
    <w:rsid w:val="00D4032E"/>
    <w:rsid w:val="00D40629"/>
    <w:rsid w:val="00D40A86"/>
    <w:rsid w:val="00D40C33"/>
    <w:rsid w:val="00D40CAB"/>
    <w:rsid w:val="00D4134C"/>
    <w:rsid w:val="00D419D8"/>
    <w:rsid w:val="00D41D73"/>
    <w:rsid w:val="00D41EBE"/>
    <w:rsid w:val="00D41FDB"/>
    <w:rsid w:val="00D41FEC"/>
    <w:rsid w:val="00D42C9B"/>
    <w:rsid w:val="00D42E4C"/>
    <w:rsid w:val="00D432F6"/>
    <w:rsid w:val="00D43C33"/>
    <w:rsid w:val="00D43ED1"/>
    <w:rsid w:val="00D447E6"/>
    <w:rsid w:val="00D44ECD"/>
    <w:rsid w:val="00D45282"/>
    <w:rsid w:val="00D45329"/>
    <w:rsid w:val="00D4540F"/>
    <w:rsid w:val="00D455CF"/>
    <w:rsid w:val="00D45C90"/>
    <w:rsid w:val="00D465BC"/>
    <w:rsid w:val="00D46660"/>
    <w:rsid w:val="00D46AD9"/>
    <w:rsid w:val="00D470C8"/>
    <w:rsid w:val="00D474FD"/>
    <w:rsid w:val="00D47947"/>
    <w:rsid w:val="00D47AD7"/>
    <w:rsid w:val="00D47C04"/>
    <w:rsid w:val="00D50EDE"/>
    <w:rsid w:val="00D514C6"/>
    <w:rsid w:val="00D5154F"/>
    <w:rsid w:val="00D51F0D"/>
    <w:rsid w:val="00D523EF"/>
    <w:rsid w:val="00D52767"/>
    <w:rsid w:val="00D5313B"/>
    <w:rsid w:val="00D5369D"/>
    <w:rsid w:val="00D53755"/>
    <w:rsid w:val="00D53CB1"/>
    <w:rsid w:val="00D53D90"/>
    <w:rsid w:val="00D541C4"/>
    <w:rsid w:val="00D55419"/>
    <w:rsid w:val="00D5545A"/>
    <w:rsid w:val="00D5546E"/>
    <w:rsid w:val="00D5554F"/>
    <w:rsid w:val="00D55AF6"/>
    <w:rsid w:val="00D55C9A"/>
    <w:rsid w:val="00D55D5F"/>
    <w:rsid w:val="00D56747"/>
    <w:rsid w:val="00D567A8"/>
    <w:rsid w:val="00D56A00"/>
    <w:rsid w:val="00D56B08"/>
    <w:rsid w:val="00D56D76"/>
    <w:rsid w:val="00D57326"/>
    <w:rsid w:val="00D57336"/>
    <w:rsid w:val="00D57507"/>
    <w:rsid w:val="00D578A7"/>
    <w:rsid w:val="00D5790C"/>
    <w:rsid w:val="00D57A92"/>
    <w:rsid w:val="00D57BAD"/>
    <w:rsid w:val="00D57C94"/>
    <w:rsid w:val="00D57E99"/>
    <w:rsid w:val="00D60003"/>
    <w:rsid w:val="00D60198"/>
    <w:rsid w:val="00D6063F"/>
    <w:rsid w:val="00D6071C"/>
    <w:rsid w:val="00D60C43"/>
    <w:rsid w:val="00D6105A"/>
    <w:rsid w:val="00D6134E"/>
    <w:rsid w:val="00D6291A"/>
    <w:rsid w:val="00D62B9A"/>
    <w:rsid w:val="00D62C0F"/>
    <w:rsid w:val="00D63382"/>
    <w:rsid w:val="00D63419"/>
    <w:rsid w:val="00D6379C"/>
    <w:rsid w:val="00D63A6D"/>
    <w:rsid w:val="00D63BF6"/>
    <w:rsid w:val="00D643C6"/>
    <w:rsid w:val="00D647A9"/>
    <w:rsid w:val="00D64967"/>
    <w:rsid w:val="00D64EA8"/>
    <w:rsid w:val="00D6579B"/>
    <w:rsid w:val="00D65845"/>
    <w:rsid w:val="00D65DBF"/>
    <w:rsid w:val="00D65DC6"/>
    <w:rsid w:val="00D65F61"/>
    <w:rsid w:val="00D6674E"/>
    <w:rsid w:val="00D66C34"/>
    <w:rsid w:val="00D66F7C"/>
    <w:rsid w:val="00D6703A"/>
    <w:rsid w:val="00D671D2"/>
    <w:rsid w:val="00D6723C"/>
    <w:rsid w:val="00D674A4"/>
    <w:rsid w:val="00D676D5"/>
    <w:rsid w:val="00D67857"/>
    <w:rsid w:val="00D7038B"/>
    <w:rsid w:val="00D7061E"/>
    <w:rsid w:val="00D70C13"/>
    <w:rsid w:val="00D70CD3"/>
    <w:rsid w:val="00D70CE5"/>
    <w:rsid w:val="00D7148B"/>
    <w:rsid w:val="00D7160B"/>
    <w:rsid w:val="00D71825"/>
    <w:rsid w:val="00D718DD"/>
    <w:rsid w:val="00D71A54"/>
    <w:rsid w:val="00D71BBA"/>
    <w:rsid w:val="00D72BA4"/>
    <w:rsid w:val="00D73358"/>
    <w:rsid w:val="00D738D5"/>
    <w:rsid w:val="00D74FEF"/>
    <w:rsid w:val="00D75000"/>
    <w:rsid w:val="00D7505C"/>
    <w:rsid w:val="00D751C8"/>
    <w:rsid w:val="00D75CBA"/>
    <w:rsid w:val="00D75EAC"/>
    <w:rsid w:val="00D76472"/>
    <w:rsid w:val="00D767D7"/>
    <w:rsid w:val="00D767EE"/>
    <w:rsid w:val="00D76A50"/>
    <w:rsid w:val="00D76D16"/>
    <w:rsid w:val="00D76E35"/>
    <w:rsid w:val="00D76E68"/>
    <w:rsid w:val="00D77D23"/>
    <w:rsid w:val="00D77EB0"/>
    <w:rsid w:val="00D809AB"/>
    <w:rsid w:val="00D80B88"/>
    <w:rsid w:val="00D80F2D"/>
    <w:rsid w:val="00D8128A"/>
    <w:rsid w:val="00D817C4"/>
    <w:rsid w:val="00D819BD"/>
    <w:rsid w:val="00D81B39"/>
    <w:rsid w:val="00D81F13"/>
    <w:rsid w:val="00D827A2"/>
    <w:rsid w:val="00D82C5E"/>
    <w:rsid w:val="00D82DED"/>
    <w:rsid w:val="00D83439"/>
    <w:rsid w:val="00D834CA"/>
    <w:rsid w:val="00D83704"/>
    <w:rsid w:val="00D837D3"/>
    <w:rsid w:val="00D83C86"/>
    <w:rsid w:val="00D83C8A"/>
    <w:rsid w:val="00D843EC"/>
    <w:rsid w:val="00D844E1"/>
    <w:rsid w:val="00D84CC9"/>
    <w:rsid w:val="00D84D89"/>
    <w:rsid w:val="00D84ECE"/>
    <w:rsid w:val="00D85975"/>
    <w:rsid w:val="00D85B1A"/>
    <w:rsid w:val="00D85EC7"/>
    <w:rsid w:val="00D86174"/>
    <w:rsid w:val="00D86A99"/>
    <w:rsid w:val="00D86BD6"/>
    <w:rsid w:val="00D879C1"/>
    <w:rsid w:val="00D87BC9"/>
    <w:rsid w:val="00D90452"/>
    <w:rsid w:val="00D90CD4"/>
    <w:rsid w:val="00D9167B"/>
    <w:rsid w:val="00D9174E"/>
    <w:rsid w:val="00D92308"/>
    <w:rsid w:val="00D925BE"/>
    <w:rsid w:val="00D9261F"/>
    <w:rsid w:val="00D92C47"/>
    <w:rsid w:val="00D930D4"/>
    <w:rsid w:val="00D93558"/>
    <w:rsid w:val="00D93A7A"/>
    <w:rsid w:val="00D93CCA"/>
    <w:rsid w:val="00D93F17"/>
    <w:rsid w:val="00D946DD"/>
    <w:rsid w:val="00D9470C"/>
    <w:rsid w:val="00D95031"/>
    <w:rsid w:val="00D9509A"/>
    <w:rsid w:val="00D950B1"/>
    <w:rsid w:val="00D956BE"/>
    <w:rsid w:val="00D95B15"/>
    <w:rsid w:val="00D95CE1"/>
    <w:rsid w:val="00D95D5A"/>
    <w:rsid w:val="00D961FA"/>
    <w:rsid w:val="00D9628D"/>
    <w:rsid w:val="00D969C9"/>
    <w:rsid w:val="00D96A7C"/>
    <w:rsid w:val="00D96D74"/>
    <w:rsid w:val="00D97467"/>
    <w:rsid w:val="00DA0224"/>
    <w:rsid w:val="00DA0860"/>
    <w:rsid w:val="00DA0C79"/>
    <w:rsid w:val="00DA0E71"/>
    <w:rsid w:val="00DA129F"/>
    <w:rsid w:val="00DA13A3"/>
    <w:rsid w:val="00DA1410"/>
    <w:rsid w:val="00DA176F"/>
    <w:rsid w:val="00DA1806"/>
    <w:rsid w:val="00DA1BD5"/>
    <w:rsid w:val="00DA1F80"/>
    <w:rsid w:val="00DA1FF6"/>
    <w:rsid w:val="00DA201C"/>
    <w:rsid w:val="00DA3248"/>
    <w:rsid w:val="00DA3462"/>
    <w:rsid w:val="00DA3BEA"/>
    <w:rsid w:val="00DA3D11"/>
    <w:rsid w:val="00DA46D3"/>
    <w:rsid w:val="00DA5F7D"/>
    <w:rsid w:val="00DA6609"/>
    <w:rsid w:val="00DA6C08"/>
    <w:rsid w:val="00DA6D95"/>
    <w:rsid w:val="00DA7034"/>
    <w:rsid w:val="00DA775C"/>
    <w:rsid w:val="00DA79D7"/>
    <w:rsid w:val="00DA7D75"/>
    <w:rsid w:val="00DB018B"/>
    <w:rsid w:val="00DB075D"/>
    <w:rsid w:val="00DB09B3"/>
    <w:rsid w:val="00DB0CBE"/>
    <w:rsid w:val="00DB0D1C"/>
    <w:rsid w:val="00DB10A9"/>
    <w:rsid w:val="00DB1DFF"/>
    <w:rsid w:val="00DB25C9"/>
    <w:rsid w:val="00DB32E7"/>
    <w:rsid w:val="00DB3407"/>
    <w:rsid w:val="00DB3A59"/>
    <w:rsid w:val="00DB3B03"/>
    <w:rsid w:val="00DB431F"/>
    <w:rsid w:val="00DB43E5"/>
    <w:rsid w:val="00DB4462"/>
    <w:rsid w:val="00DB45F3"/>
    <w:rsid w:val="00DB4A4C"/>
    <w:rsid w:val="00DB4B0E"/>
    <w:rsid w:val="00DB4EEF"/>
    <w:rsid w:val="00DB566F"/>
    <w:rsid w:val="00DB60D4"/>
    <w:rsid w:val="00DB61F3"/>
    <w:rsid w:val="00DB6365"/>
    <w:rsid w:val="00DB64BD"/>
    <w:rsid w:val="00DB68D1"/>
    <w:rsid w:val="00DB6A66"/>
    <w:rsid w:val="00DB6B79"/>
    <w:rsid w:val="00DB6B8E"/>
    <w:rsid w:val="00DB6E76"/>
    <w:rsid w:val="00DB6FD9"/>
    <w:rsid w:val="00DB717D"/>
    <w:rsid w:val="00DB71A2"/>
    <w:rsid w:val="00DB79FE"/>
    <w:rsid w:val="00DC01E3"/>
    <w:rsid w:val="00DC0226"/>
    <w:rsid w:val="00DC06B5"/>
    <w:rsid w:val="00DC07EE"/>
    <w:rsid w:val="00DC08EA"/>
    <w:rsid w:val="00DC0906"/>
    <w:rsid w:val="00DC0A66"/>
    <w:rsid w:val="00DC0B8C"/>
    <w:rsid w:val="00DC121B"/>
    <w:rsid w:val="00DC1554"/>
    <w:rsid w:val="00DC155B"/>
    <w:rsid w:val="00DC17B1"/>
    <w:rsid w:val="00DC1AE2"/>
    <w:rsid w:val="00DC1C13"/>
    <w:rsid w:val="00DC21B6"/>
    <w:rsid w:val="00DC237A"/>
    <w:rsid w:val="00DC2467"/>
    <w:rsid w:val="00DC2577"/>
    <w:rsid w:val="00DC2F61"/>
    <w:rsid w:val="00DC3267"/>
    <w:rsid w:val="00DC32E5"/>
    <w:rsid w:val="00DC3898"/>
    <w:rsid w:val="00DC40BE"/>
    <w:rsid w:val="00DC4223"/>
    <w:rsid w:val="00DC4560"/>
    <w:rsid w:val="00DC49B5"/>
    <w:rsid w:val="00DC4D75"/>
    <w:rsid w:val="00DC5045"/>
    <w:rsid w:val="00DC561F"/>
    <w:rsid w:val="00DC5C92"/>
    <w:rsid w:val="00DC5CCF"/>
    <w:rsid w:val="00DC6448"/>
    <w:rsid w:val="00DC648C"/>
    <w:rsid w:val="00DC652A"/>
    <w:rsid w:val="00DC6981"/>
    <w:rsid w:val="00DC6EF2"/>
    <w:rsid w:val="00DC73FB"/>
    <w:rsid w:val="00DC747B"/>
    <w:rsid w:val="00DC7D05"/>
    <w:rsid w:val="00DC7E14"/>
    <w:rsid w:val="00DC7E43"/>
    <w:rsid w:val="00DD0071"/>
    <w:rsid w:val="00DD0096"/>
    <w:rsid w:val="00DD125C"/>
    <w:rsid w:val="00DD189C"/>
    <w:rsid w:val="00DD1ACE"/>
    <w:rsid w:val="00DD24FD"/>
    <w:rsid w:val="00DD29DB"/>
    <w:rsid w:val="00DD2CEB"/>
    <w:rsid w:val="00DD2E8C"/>
    <w:rsid w:val="00DD3236"/>
    <w:rsid w:val="00DD342B"/>
    <w:rsid w:val="00DD34C1"/>
    <w:rsid w:val="00DD3589"/>
    <w:rsid w:val="00DD37C4"/>
    <w:rsid w:val="00DD3AC5"/>
    <w:rsid w:val="00DD3B3E"/>
    <w:rsid w:val="00DD3CCE"/>
    <w:rsid w:val="00DD3F4D"/>
    <w:rsid w:val="00DD3F8F"/>
    <w:rsid w:val="00DD4448"/>
    <w:rsid w:val="00DD46D3"/>
    <w:rsid w:val="00DD4CC7"/>
    <w:rsid w:val="00DD50E3"/>
    <w:rsid w:val="00DD59C5"/>
    <w:rsid w:val="00DD621B"/>
    <w:rsid w:val="00DD67F3"/>
    <w:rsid w:val="00DD6EFC"/>
    <w:rsid w:val="00DD72A0"/>
    <w:rsid w:val="00DD75DC"/>
    <w:rsid w:val="00DD763E"/>
    <w:rsid w:val="00DD7B73"/>
    <w:rsid w:val="00DD7C6B"/>
    <w:rsid w:val="00DE02CA"/>
    <w:rsid w:val="00DE0603"/>
    <w:rsid w:val="00DE08F3"/>
    <w:rsid w:val="00DE0A7E"/>
    <w:rsid w:val="00DE0D00"/>
    <w:rsid w:val="00DE0DAD"/>
    <w:rsid w:val="00DE11E4"/>
    <w:rsid w:val="00DE19D3"/>
    <w:rsid w:val="00DE1A4E"/>
    <w:rsid w:val="00DE2025"/>
    <w:rsid w:val="00DE2740"/>
    <w:rsid w:val="00DE30BC"/>
    <w:rsid w:val="00DE3DED"/>
    <w:rsid w:val="00DE4166"/>
    <w:rsid w:val="00DE4756"/>
    <w:rsid w:val="00DE4C52"/>
    <w:rsid w:val="00DE4E4D"/>
    <w:rsid w:val="00DE510D"/>
    <w:rsid w:val="00DE69C3"/>
    <w:rsid w:val="00DE69D4"/>
    <w:rsid w:val="00DE6E3A"/>
    <w:rsid w:val="00DE7293"/>
    <w:rsid w:val="00DE72AC"/>
    <w:rsid w:val="00DE7478"/>
    <w:rsid w:val="00DE74A8"/>
    <w:rsid w:val="00DE7956"/>
    <w:rsid w:val="00DF025D"/>
    <w:rsid w:val="00DF02D7"/>
    <w:rsid w:val="00DF0717"/>
    <w:rsid w:val="00DF0B0B"/>
    <w:rsid w:val="00DF0D27"/>
    <w:rsid w:val="00DF1444"/>
    <w:rsid w:val="00DF1A97"/>
    <w:rsid w:val="00DF1C8D"/>
    <w:rsid w:val="00DF1CCC"/>
    <w:rsid w:val="00DF1D13"/>
    <w:rsid w:val="00DF1D88"/>
    <w:rsid w:val="00DF293E"/>
    <w:rsid w:val="00DF36E3"/>
    <w:rsid w:val="00DF3B12"/>
    <w:rsid w:val="00DF44B3"/>
    <w:rsid w:val="00DF44F6"/>
    <w:rsid w:val="00DF4AA3"/>
    <w:rsid w:val="00DF4DF5"/>
    <w:rsid w:val="00DF59CF"/>
    <w:rsid w:val="00DF5C88"/>
    <w:rsid w:val="00DF5D5A"/>
    <w:rsid w:val="00DF5DB3"/>
    <w:rsid w:val="00DF6523"/>
    <w:rsid w:val="00DF65AE"/>
    <w:rsid w:val="00DF70E7"/>
    <w:rsid w:val="00DF74C3"/>
    <w:rsid w:val="00DF7566"/>
    <w:rsid w:val="00DF78AF"/>
    <w:rsid w:val="00DF79E8"/>
    <w:rsid w:val="00E00527"/>
    <w:rsid w:val="00E00688"/>
    <w:rsid w:val="00E007C4"/>
    <w:rsid w:val="00E00C00"/>
    <w:rsid w:val="00E00D6B"/>
    <w:rsid w:val="00E01707"/>
    <w:rsid w:val="00E018CB"/>
    <w:rsid w:val="00E01B40"/>
    <w:rsid w:val="00E0254A"/>
    <w:rsid w:val="00E02AD0"/>
    <w:rsid w:val="00E02B5C"/>
    <w:rsid w:val="00E03485"/>
    <w:rsid w:val="00E0376C"/>
    <w:rsid w:val="00E04976"/>
    <w:rsid w:val="00E04EC7"/>
    <w:rsid w:val="00E0553E"/>
    <w:rsid w:val="00E05585"/>
    <w:rsid w:val="00E058D1"/>
    <w:rsid w:val="00E066D0"/>
    <w:rsid w:val="00E0686D"/>
    <w:rsid w:val="00E076DB"/>
    <w:rsid w:val="00E07850"/>
    <w:rsid w:val="00E079EA"/>
    <w:rsid w:val="00E1001C"/>
    <w:rsid w:val="00E10388"/>
    <w:rsid w:val="00E10C95"/>
    <w:rsid w:val="00E1133E"/>
    <w:rsid w:val="00E114B0"/>
    <w:rsid w:val="00E1168A"/>
    <w:rsid w:val="00E1177F"/>
    <w:rsid w:val="00E117D7"/>
    <w:rsid w:val="00E11929"/>
    <w:rsid w:val="00E11D1F"/>
    <w:rsid w:val="00E1207B"/>
    <w:rsid w:val="00E12262"/>
    <w:rsid w:val="00E125CA"/>
    <w:rsid w:val="00E12C31"/>
    <w:rsid w:val="00E12C37"/>
    <w:rsid w:val="00E12D89"/>
    <w:rsid w:val="00E132B4"/>
    <w:rsid w:val="00E132BE"/>
    <w:rsid w:val="00E13729"/>
    <w:rsid w:val="00E148CE"/>
    <w:rsid w:val="00E14A22"/>
    <w:rsid w:val="00E14AC7"/>
    <w:rsid w:val="00E14D91"/>
    <w:rsid w:val="00E14EF3"/>
    <w:rsid w:val="00E153F7"/>
    <w:rsid w:val="00E1551B"/>
    <w:rsid w:val="00E1582E"/>
    <w:rsid w:val="00E1587F"/>
    <w:rsid w:val="00E160BD"/>
    <w:rsid w:val="00E16336"/>
    <w:rsid w:val="00E16835"/>
    <w:rsid w:val="00E168EB"/>
    <w:rsid w:val="00E16A9E"/>
    <w:rsid w:val="00E17245"/>
    <w:rsid w:val="00E1753D"/>
    <w:rsid w:val="00E17F7F"/>
    <w:rsid w:val="00E202C6"/>
    <w:rsid w:val="00E20765"/>
    <w:rsid w:val="00E20845"/>
    <w:rsid w:val="00E20923"/>
    <w:rsid w:val="00E20C28"/>
    <w:rsid w:val="00E20DB0"/>
    <w:rsid w:val="00E21574"/>
    <w:rsid w:val="00E22189"/>
    <w:rsid w:val="00E222BF"/>
    <w:rsid w:val="00E22CDB"/>
    <w:rsid w:val="00E2435C"/>
    <w:rsid w:val="00E2481E"/>
    <w:rsid w:val="00E24C97"/>
    <w:rsid w:val="00E24D45"/>
    <w:rsid w:val="00E25D53"/>
    <w:rsid w:val="00E25F02"/>
    <w:rsid w:val="00E26840"/>
    <w:rsid w:val="00E26E4D"/>
    <w:rsid w:val="00E27171"/>
    <w:rsid w:val="00E277F9"/>
    <w:rsid w:val="00E27978"/>
    <w:rsid w:val="00E279CA"/>
    <w:rsid w:val="00E27DEB"/>
    <w:rsid w:val="00E27F8D"/>
    <w:rsid w:val="00E30118"/>
    <w:rsid w:val="00E30D52"/>
    <w:rsid w:val="00E311E0"/>
    <w:rsid w:val="00E31D7C"/>
    <w:rsid w:val="00E31D7F"/>
    <w:rsid w:val="00E3257C"/>
    <w:rsid w:val="00E32D91"/>
    <w:rsid w:val="00E32F36"/>
    <w:rsid w:val="00E3367A"/>
    <w:rsid w:val="00E338F3"/>
    <w:rsid w:val="00E33B3C"/>
    <w:rsid w:val="00E33B4D"/>
    <w:rsid w:val="00E33EA6"/>
    <w:rsid w:val="00E3441C"/>
    <w:rsid w:val="00E34644"/>
    <w:rsid w:val="00E3541E"/>
    <w:rsid w:val="00E3656F"/>
    <w:rsid w:val="00E3707B"/>
    <w:rsid w:val="00E37225"/>
    <w:rsid w:val="00E37268"/>
    <w:rsid w:val="00E374A4"/>
    <w:rsid w:val="00E37635"/>
    <w:rsid w:val="00E37BCD"/>
    <w:rsid w:val="00E37C8A"/>
    <w:rsid w:val="00E37E3A"/>
    <w:rsid w:val="00E4054A"/>
    <w:rsid w:val="00E409A5"/>
    <w:rsid w:val="00E40B2B"/>
    <w:rsid w:val="00E414D2"/>
    <w:rsid w:val="00E41A62"/>
    <w:rsid w:val="00E41AD8"/>
    <w:rsid w:val="00E41FA9"/>
    <w:rsid w:val="00E424B4"/>
    <w:rsid w:val="00E42867"/>
    <w:rsid w:val="00E428DC"/>
    <w:rsid w:val="00E433A8"/>
    <w:rsid w:val="00E433F6"/>
    <w:rsid w:val="00E434EC"/>
    <w:rsid w:val="00E43530"/>
    <w:rsid w:val="00E43612"/>
    <w:rsid w:val="00E43800"/>
    <w:rsid w:val="00E43BB5"/>
    <w:rsid w:val="00E43CD2"/>
    <w:rsid w:val="00E43E60"/>
    <w:rsid w:val="00E4412F"/>
    <w:rsid w:val="00E4489B"/>
    <w:rsid w:val="00E44933"/>
    <w:rsid w:val="00E449A7"/>
    <w:rsid w:val="00E449DE"/>
    <w:rsid w:val="00E45549"/>
    <w:rsid w:val="00E457E7"/>
    <w:rsid w:val="00E45E83"/>
    <w:rsid w:val="00E469FE"/>
    <w:rsid w:val="00E47398"/>
    <w:rsid w:val="00E50062"/>
    <w:rsid w:val="00E50203"/>
    <w:rsid w:val="00E502B6"/>
    <w:rsid w:val="00E505E3"/>
    <w:rsid w:val="00E506F9"/>
    <w:rsid w:val="00E50C34"/>
    <w:rsid w:val="00E50CD4"/>
    <w:rsid w:val="00E5105F"/>
    <w:rsid w:val="00E51D5A"/>
    <w:rsid w:val="00E51DF4"/>
    <w:rsid w:val="00E52047"/>
    <w:rsid w:val="00E52268"/>
    <w:rsid w:val="00E5229B"/>
    <w:rsid w:val="00E524D7"/>
    <w:rsid w:val="00E52623"/>
    <w:rsid w:val="00E52AFF"/>
    <w:rsid w:val="00E52C0A"/>
    <w:rsid w:val="00E52C43"/>
    <w:rsid w:val="00E52EDC"/>
    <w:rsid w:val="00E5319F"/>
    <w:rsid w:val="00E533F2"/>
    <w:rsid w:val="00E5360D"/>
    <w:rsid w:val="00E53CCE"/>
    <w:rsid w:val="00E54142"/>
    <w:rsid w:val="00E543EB"/>
    <w:rsid w:val="00E54953"/>
    <w:rsid w:val="00E5506E"/>
    <w:rsid w:val="00E55426"/>
    <w:rsid w:val="00E5571C"/>
    <w:rsid w:val="00E55868"/>
    <w:rsid w:val="00E55A29"/>
    <w:rsid w:val="00E55C2F"/>
    <w:rsid w:val="00E56070"/>
    <w:rsid w:val="00E561FD"/>
    <w:rsid w:val="00E56387"/>
    <w:rsid w:val="00E565C6"/>
    <w:rsid w:val="00E56A16"/>
    <w:rsid w:val="00E56A23"/>
    <w:rsid w:val="00E56E13"/>
    <w:rsid w:val="00E56ED4"/>
    <w:rsid w:val="00E56FA4"/>
    <w:rsid w:val="00E5725A"/>
    <w:rsid w:val="00E57845"/>
    <w:rsid w:val="00E57B8D"/>
    <w:rsid w:val="00E600B7"/>
    <w:rsid w:val="00E60595"/>
    <w:rsid w:val="00E605DF"/>
    <w:rsid w:val="00E60D88"/>
    <w:rsid w:val="00E612B5"/>
    <w:rsid w:val="00E61EBA"/>
    <w:rsid w:val="00E62937"/>
    <w:rsid w:val="00E62F09"/>
    <w:rsid w:val="00E633E6"/>
    <w:rsid w:val="00E63451"/>
    <w:rsid w:val="00E63C3D"/>
    <w:rsid w:val="00E64032"/>
    <w:rsid w:val="00E64483"/>
    <w:rsid w:val="00E6452F"/>
    <w:rsid w:val="00E64604"/>
    <w:rsid w:val="00E64852"/>
    <w:rsid w:val="00E64B5D"/>
    <w:rsid w:val="00E65033"/>
    <w:rsid w:val="00E6513E"/>
    <w:rsid w:val="00E65B88"/>
    <w:rsid w:val="00E6628B"/>
    <w:rsid w:val="00E66309"/>
    <w:rsid w:val="00E66713"/>
    <w:rsid w:val="00E669D8"/>
    <w:rsid w:val="00E66B36"/>
    <w:rsid w:val="00E66B7C"/>
    <w:rsid w:val="00E673B2"/>
    <w:rsid w:val="00E6778E"/>
    <w:rsid w:val="00E67B9D"/>
    <w:rsid w:val="00E67F9A"/>
    <w:rsid w:val="00E700F4"/>
    <w:rsid w:val="00E705B6"/>
    <w:rsid w:val="00E7074A"/>
    <w:rsid w:val="00E70789"/>
    <w:rsid w:val="00E70964"/>
    <w:rsid w:val="00E71212"/>
    <w:rsid w:val="00E71B56"/>
    <w:rsid w:val="00E71B67"/>
    <w:rsid w:val="00E71C6B"/>
    <w:rsid w:val="00E71D68"/>
    <w:rsid w:val="00E72323"/>
    <w:rsid w:val="00E728A1"/>
    <w:rsid w:val="00E728CE"/>
    <w:rsid w:val="00E72D3E"/>
    <w:rsid w:val="00E72ED6"/>
    <w:rsid w:val="00E734B4"/>
    <w:rsid w:val="00E73703"/>
    <w:rsid w:val="00E73798"/>
    <w:rsid w:val="00E73C42"/>
    <w:rsid w:val="00E74A86"/>
    <w:rsid w:val="00E7553B"/>
    <w:rsid w:val="00E756D5"/>
    <w:rsid w:val="00E75B1B"/>
    <w:rsid w:val="00E75F42"/>
    <w:rsid w:val="00E76199"/>
    <w:rsid w:val="00E761AA"/>
    <w:rsid w:val="00E762D3"/>
    <w:rsid w:val="00E763EC"/>
    <w:rsid w:val="00E76E72"/>
    <w:rsid w:val="00E77556"/>
    <w:rsid w:val="00E7756C"/>
    <w:rsid w:val="00E77CA2"/>
    <w:rsid w:val="00E77E07"/>
    <w:rsid w:val="00E77F3E"/>
    <w:rsid w:val="00E80B3C"/>
    <w:rsid w:val="00E80C96"/>
    <w:rsid w:val="00E812F5"/>
    <w:rsid w:val="00E81349"/>
    <w:rsid w:val="00E817B4"/>
    <w:rsid w:val="00E81EC4"/>
    <w:rsid w:val="00E81F2B"/>
    <w:rsid w:val="00E82AC2"/>
    <w:rsid w:val="00E83123"/>
    <w:rsid w:val="00E83664"/>
    <w:rsid w:val="00E83C24"/>
    <w:rsid w:val="00E84436"/>
    <w:rsid w:val="00E8474A"/>
    <w:rsid w:val="00E84805"/>
    <w:rsid w:val="00E84833"/>
    <w:rsid w:val="00E8488E"/>
    <w:rsid w:val="00E84B13"/>
    <w:rsid w:val="00E85152"/>
    <w:rsid w:val="00E85161"/>
    <w:rsid w:val="00E8527C"/>
    <w:rsid w:val="00E85604"/>
    <w:rsid w:val="00E8585F"/>
    <w:rsid w:val="00E86592"/>
    <w:rsid w:val="00E87225"/>
    <w:rsid w:val="00E8770B"/>
    <w:rsid w:val="00E87B97"/>
    <w:rsid w:val="00E90492"/>
    <w:rsid w:val="00E90832"/>
    <w:rsid w:val="00E90863"/>
    <w:rsid w:val="00E90906"/>
    <w:rsid w:val="00E90D52"/>
    <w:rsid w:val="00E90F58"/>
    <w:rsid w:val="00E9145A"/>
    <w:rsid w:val="00E9152C"/>
    <w:rsid w:val="00E91AA2"/>
    <w:rsid w:val="00E91F21"/>
    <w:rsid w:val="00E91F32"/>
    <w:rsid w:val="00E92207"/>
    <w:rsid w:val="00E92974"/>
    <w:rsid w:val="00E92D99"/>
    <w:rsid w:val="00E92DB2"/>
    <w:rsid w:val="00E93086"/>
    <w:rsid w:val="00E9316D"/>
    <w:rsid w:val="00E93BDB"/>
    <w:rsid w:val="00E93DF6"/>
    <w:rsid w:val="00E94448"/>
    <w:rsid w:val="00E945BF"/>
    <w:rsid w:val="00E94604"/>
    <w:rsid w:val="00E94A90"/>
    <w:rsid w:val="00E94AF4"/>
    <w:rsid w:val="00E94BBB"/>
    <w:rsid w:val="00E94D4D"/>
    <w:rsid w:val="00E957E0"/>
    <w:rsid w:val="00E95B0B"/>
    <w:rsid w:val="00E96C6F"/>
    <w:rsid w:val="00E96F6C"/>
    <w:rsid w:val="00E97690"/>
    <w:rsid w:val="00E9794C"/>
    <w:rsid w:val="00E97B73"/>
    <w:rsid w:val="00EA02E0"/>
    <w:rsid w:val="00EA043E"/>
    <w:rsid w:val="00EA0BB9"/>
    <w:rsid w:val="00EA1300"/>
    <w:rsid w:val="00EA1575"/>
    <w:rsid w:val="00EA1A52"/>
    <w:rsid w:val="00EA2466"/>
    <w:rsid w:val="00EA2D42"/>
    <w:rsid w:val="00EA2F1D"/>
    <w:rsid w:val="00EA3002"/>
    <w:rsid w:val="00EA30E0"/>
    <w:rsid w:val="00EA324A"/>
    <w:rsid w:val="00EA338D"/>
    <w:rsid w:val="00EA3694"/>
    <w:rsid w:val="00EA3A06"/>
    <w:rsid w:val="00EA3D00"/>
    <w:rsid w:val="00EA4140"/>
    <w:rsid w:val="00EA43B7"/>
    <w:rsid w:val="00EA43F2"/>
    <w:rsid w:val="00EA44A7"/>
    <w:rsid w:val="00EA533C"/>
    <w:rsid w:val="00EA5BC4"/>
    <w:rsid w:val="00EA648F"/>
    <w:rsid w:val="00EA6A14"/>
    <w:rsid w:val="00EA71B4"/>
    <w:rsid w:val="00EA74C7"/>
    <w:rsid w:val="00EA75F5"/>
    <w:rsid w:val="00EB0448"/>
    <w:rsid w:val="00EB04D6"/>
    <w:rsid w:val="00EB05F3"/>
    <w:rsid w:val="00EB064F"/>
    <w:rsid w:val="00EB08D0"/>
    <w:rsid w:val="00EB098D"/>
    <w:rsid w:val="00EB0EC7"/>
    <w:rsid w:val="00EB0F38"/>
    <w:rsid w:val="00EB1A6F"/>
    <w:rsid w:val="00EB1DCF"/>
    <w:rsid w:val="00EB1EFB"/>
    <w:rsid w:val="00EB24C3"/>
    <w:rsid w:val="00EB26B0"/>
    <w:rsid w:val="00EB26BA"/>
    <w:rsid w:val="00EB276C"/>
    <w:rsid w:val="00EB2BB8"/>
    <w:rsid w:val="00EB2E79"/>
    <w:rsid w:val="00EB33AA"/>
    <w:rsid w:val="00EB37A8"/>
    <w:rsid w:val="00EB3855"/>
    <w:rsid w:val="00EB390A"/>
    <w:rsid w:val="00EB3A86"/>
    <w:rsid w:val="00EB3DB1"/>
    <w:rsid w:val="00EB3F75"/>
    <w:rsid w:val="00EB44B8"/>
    <w:rsid w:val="00EB4B44"/>
    <w:rsid w:val="00EB4B57"/>
    <w:rsid w:val="00EB4DBF"/>
    <w:rsid w:val="00EB4DFF"/>
    <w:rsid w:val="00EB5015"/>
    <w:rsid w:val="00EB5409"/>
    <w:rsid w:val="00EB567B"/>
    <w:rsid w:val="00EB56F9"/>
    <w:rsid w:val="00EB5985"/>
    <w:rsid w:val="00EB5EA5"/>
    <w:rsid w:val="00EB60F9"/>
    <w:rsid w:val="00EB615F"/>
    <w:rsid w:val="00EB61DE"/>
    <w:rsid w:val="00EB6D27"/>
    <w:rsid w:val="00EB724A"/>
    <w:rsid w:val="00EB7458"/>
    <w:rsid w:val="00EB7A70"/>
    <w:rsid w:val="00EC0388"/>
    <w:rsid w:val="00EC044E"/>
    <w:rsid w:val="00EC0831"/>
    <w:rsid w:val="00EC0F94"/>
    <w:rsid w:val="00EC1DC2"/>
    <w:rsid w:val="00EC2381"/>
    <w:rsid w:val="00EC2484"/>
    <w:rsid w:val="00EC263C"/>
    <w:rsid w:val="00EC26AA"/>
    <w:rsid w:val="00EC2A14"/>
    <w:rsid w:val="00EC2D59"/>
    <w:rsid w:val="00EC2ECA"/>
    <w:rsid w:val="00EC30E5"/>
    <w:rsid w:val="00EC33F8"/>
    <w:rsid w:val="00EC3563"/>
    <w:rsid w:val="00EC3C4C"/>
    <w:rsid w:val="00EC4045"/>
    <w:rsid w:val="00EC46BB"/>
    <w:rsid w:val="00EC4D8F"/>
    <w:rsid w:val="00EC4FF5"/>
    <w:rsid w:val="00EC52FC"/>
    <w:rsid w:val="00EC56AF"/>
    <w:rsid w:val="00EC5E45"/>
    <w:rsid w:val="00EC6134"/>
    <w:rsid w:val="00EC65E4"/>
    <w:rsid w:val="00EC6D41"/>
    <w:rsid w:val="00EC6EBC"/>
    <w:rsid w:val="00EC7200"/>
    <w:rsid w:val="00EC72C1"/>
    <w:rsid w:val="00EC7965"/>
    <w:rsid w:val="00EC7B0A"/>
    <w:rsid w:val="00EC7CEF"/>
    <w:rsid w:val="00EC7F68"/>
    <w:rsid w:val="00EC7F72"/>
    <w:rsid w:val="00ED04A8"/>
    <w:rsid w:val="00ED0907"/>
    <w:rsid w:val="00ED10A3"/>
    <w:rsid w:val="00ED13F9"/>
    <w:rsid w:val="00ED14BF"/>
    <w:rsid w:val="00ED1A69"/>
    <w:rsid w:val="00ED1AFB"/>
    <w:rsid w:val="00ED1C49"/>
    <w:rsid w:val="00ED2022"/>
    <w:rsid w:val="00ED29A1"/>
    <w:rsid w:val="00ED29FB"/>
    <w:rsid w:val="00ED2CDF"/>
    <w:rsid w:val="00ED30CA"/>
    <w:rsid w:val="00ED3522"/>
    <w:rsid w:val="00ED3811"/>
    <w:rsid w:val="00ED3885"/>
    <w:rsid w:val="00ED4674"/>
    <w:rsid w:val="00ED4B9D"/>
    <w:rsid w:val="00ED4D28"/>
    <w:rsid w:val="00ED50DF"/>
    <w:rsid w:val="00ED5460"/>
    <w:rsid w:val="00ED5886"/>
    <w:rsid w:val="00ED61AC"/>
    <w:rsid w:val="00ED61D7"/>
    <w:rsid w:val="00ED6CB0"/>
    <w:rsid w:val="00ED7A5F"/>
    <w:rsid w:val="00ED7AD4"/>
    <w:rsid w:val="00ED7D42"/>
    <w:rsid w:val="00EE0244"/>
    <w:rsid w:val="00EE1E46"/>
    <w:rsid w:val="00EE2C28"/>
    <w:rsid w:val="00EE3223"/>
    <w:rsid w:val="00EE3CE2"/>
    <w:rsid w:val="00EE3E82"/>
    <w:rsid w:val="00EE3F90"/>
    <w:rsid w:val="00EE419D"/>
    <w:rsid w:val="00EE4A38"/>
    <w:rsid w:val="00EE53C1"/>
    <w:rsid w:val="00EE5BEA"/>
    <w:rsid w:val="00EE6B51"/>
    <w:rsid w:val="00EE6CF2"/>
    <w:rsid w:val="00EE6D5E"/>
    <w:rsid w:val="00EE6D92"/>
    <w:rsid w:val="00EE6EC2"/>
    <w:rsid w:val="00EE7136"/>
    <w:rsid w:val="00EE7376"/>
    <w:rsid w:val="00EE742A"/>
    <w:rsid w:val="00EE7AB7"/>
    <w:rsid w:val="00EE7C60"/>
    <w:rsid w:val="00EE7C9F"/>
    <w:rsid w:val="00EF0E3A"/>
    <w:rsid w:val="00EF11AE"/>
    <w:rsid w:val="00EF12F8"/>
    <w:rsid w:val="00EF16AD"/>
    <w:rsid w:val="00EF1992"/>
    <w:rsid w:val="00EF21FA"/>
    <w:rsid w:val="00EF24B1"/>
    <w:rsid w:val="00EF2A22"/>
    <w:rsid w:val="00EF2C42"/>
    <w:rsid w:val="00EF2C72"/>
    <w:rsid w:val="00EF315E"/>
    <w:rsid w:val="00EF3E7A"/>
    <w:rsid w:val="00EF4191"/>
    <w:rsid w:val="00EF41D4"/>
    <w:rsid w:val="00EF49C0"/>
    <w:rsid w:val="00EF5F77"/>
    <w:rsid w:val="00EF64A9"/>
    <w:rsid w:val="00EF6AAA"/>
    <w:rsid w:val="00EF6CA4"/>
    <w:rsid w:val="00EF6CCF"/>
    <w:rsid w:val="00EF7284"/>
    <w:rsid w:val="00EF786D"/>
    <w:rsid w:val="00EF7AED"/>
    <w:rsid w:val="00F0011A"/>
    <w:rsid w:val="00F00294"/>
    <w:rsid w:val="00F002D9"/>
    <w:rsid w:val="00F00421"/>
    <w:rsid w:val="00F009B5"/>
    <w:rsid w:val="00F00FB4"/>
    <w:rsid w:val="00F00FC5"/>
    <w:rsid w:val="00F01086"/>
    <w:rsid w:val="00F01B46"/>
    <w:rsid w:val="00F01D0D"/>
    <w:rsid w:val="00F01FFE"/>
    <w:rsid w:val="00F028F0"/>
    <w:rsid w:val="00F02900"/>
    <w:rsid w:val="00F02982"/>
    <w:rsid w:val="00F02E04"/>
    <w:rsid w:val="00F0352A"/>
    <w:rsid w:val="00F035CA"/>
    <w:rsid w:val="00F0367E"/>
    <w:rsid w:val="00F03899"/>
    <w:rsid w:val="00F03DEA"/>
    <w:rsid w:val="00F043AD"/>
    <w:rsid w:val="00F0465D"/>
    <w:rsid w:val="00F04A7B"/>
    <w:rsid w:val="00F05076"/>
    <w:rsid w:val="00F05432"/>
    <w:rsid w:val="00F05AF4"/>
    <w:rsid w:val="00F05BE9"/>
    <w:rsid w:val="00F05CF8"/>
    <w:rsid w:val="00F061BE"/>
    <w:rsid w:val="00F06A49"/>
    <w:rsid w:val="00F06B65"/>
    <w:rsid w:val="00F06C67"/>
    <w:rsid w:val="00F06D46"/>
    <w:rsid w:val="00F070E3"/>
    <w:rsid w:val="00F0738C"/>
    <w:rsid w:val="00F07B0A"/>
    <w:rsid w:val="00F07CAD"/>
    <w:rsid w:val="00F07E48"/>
    <w:rsid w:val="00F101A6"/>
    <w:rsid w:val="00F102B5"/>
    <w:rsid w:val="00F103C7"/>
    <w:rsid w:val="00F103FD"/>
    <w:rsid w:val="00F106CF"/>
    <w:rsid w:val="00F108A0"/>
    <w:rsid w:val="00F108F2"/>
    <w:rsid w:val="00F11013"/>
    <w:rsid w:val="00F11521"/>
    <w:rsid w:val="00F11562"/>
    <w:rsid w:val="00F118F0"/>
    <w:rsid w:val="00F11A6B"/>
    <w:rsid w:val="00F11AD7"/>
    <w:rsid w:val="00F11DBF"/>
    <w:rsid w:val="00F11F8B"/>
    <w:rsid w:val="00F1222C"/>
    <w:rsid w:val="00F124B7"/>
    <w:rsid w:val="00F12E87"/>
    <w:rsid w:val="00F13070"/>
    <w:rsid w:val="00F13813"/>
    <w:rsid w:val="00F1394E"/>
    <w:rsid w:val="00F154BF"/>
    <w:rsid w:val="00F159E0"/>
    <w:rsid w:val="00F15D73"/>
    <w:rsid w:val="00F15E89"/>
    <w:rsid w:val="00F16586"/>
    <w:rsid w:val="00F166A2"/>
    <w:rsid w:val="00F16C5F"/>
    <w:rsid w:val="00F1718F"/>
    <w:rsid w:val="00F1734B"/>
    <w:rsid w:val="00F17D37"/>
    <w:rsid w:val="00F17E1E"/>
    <w:rsid w:val="00F20232"/>
    <w:rsid w:val="00F202FB"/>
    <w:rsid w:val="00F204E6"/>
    <w:rsid w:val="00F20654"/>
    <w:rsid w:val="00F209D1"/>
    <w:rsid w:val="00F20C55"/>
    <w:rsid w:val="00F21011"/>
    <w:rsid w:val="00F212E5"/>
    <w:rsid w:val="00F215C8"/>
    <w:rsid w:val="00F21D53"/>
    <w:rsid w:val="00F2218C"/>
    <w:rsid w:val="00F222E8"/>
    <w:rsid w:val="00F2318F"/>
    <w:rsid w:val="00F242F7"/>
    <w:rsid w:val="00F24524"/>
    <w:rsid w:val="00F247CC"/>
    <w:rsid w:val="00F248C6"/>
    <w:rsid w:val="00F24B82"/>
    <w:rsid w:val="00F24C96"/>
    <w:rsid w:val="00F24F99"/>
    <w:rsid w:val="00F25040"/>
    <w:rsid w:val="00F25107"/>
    <w:rsid w:val="00F25A0A"/>
    <w:rsid w:val="00F25D9E"/>
    <w:rsid w:val="00F269F9"/>
    <w:rsid w:val="00F26A5D"/>
    <w:rsid w:val="00F26E95"/>
    <w:rsid w:val="00F26EB7"/>
    <w:rsid w:val="00F273EA"/>
    <w:rsid w:val="00F27A3E"/>
    <w:rsid w:val="00F30A86"/>
    <w:rsid w:val="00F31989"/>
    <w:rsid w:val="00F31999"/>
    <w:rsid w:val="00F31BDC"/>
    <w:rsid w:val="00F3202F"/>
    <w:rsid w:val="00F32815"/>
    <w:rsid w:val="00F32912"/>
    <w:rsid w:val="00F331B6"/>
    <w:rsid w:val="00F332FA"/>
    <w:rsid w:val="00F33B8C"/>
    <w:rsid w:val="00F34221"/>
    <w:rsid w:val="00F34230"/>
    <w:rsid w:val="00F34C0B"/>
    <w:rsid w:val="00F35344"/>
    <w:rsid w:val="00F35400"/>
    <w:rsid w:val="00F354E5"/>
    <w:rsid w:val="00F35506"/>
    <w:rsid w:val="00F35815"/>
    <w:rsid w:val="00F35908"/>
    <w:rsid w:val="00F3628A"/>
    <w:rsid w:val="00F36561"/>
    <w:rsid w:val="00F36782"/>
    <w:rsid w:val="00F36FFA"/>
    <w:rsid w:val="00F37032"/>
    <w:rsid w:val="00F373D4"/>
    <w:rsid w:val="00F376FE"/>
    <w:rsid w:val="00F37BA0"/>
    <w:rsid w:val="00F40904"/>
    <w:rsid w:val="00F412FF"/>
    <w:rsid w:val="00F41359"/>
    <w:rsid w:val="00F4147B"/>
    <w:rsid w:val="00F416E5"/>
    <w:rsid w:val="00F42032"/>
    <w:rsid w:val="00F42862"/>
    <w:rsid w:val="00F42994"/>
    <w:rsid w:val="00F42D65"/>
    <w:rsid w:val="00F42F62"/>
    <w:rsid w:val="00F43711"/>
    <w:rsid w:val="00F444E6"/>
    <w:rsid w:val="00F448B0"/>
    <w:rsid w:val="00F44991"/>
    <w:rsid w:val="00F44F7C"/>
    <w:rsid w:val="00F456C2"/>
    <w:rsid w:val="00F45761"/>
    <w:rsid w:val="00F46992"/>
    <w:rsid w:val="00F472CD"/>
    <w:rsid w:val="00F4753C"/>
    <w:rsid w:val="00F475B7"/>
    <w:rsid w:val="00F475BD"/>
    <w:rsid w:val="00F4776D"/>
    <w:rsid w:val="00F47ACA"/>
    <w:rsid w:val="00F47B84"/>
    <w:rsid w:val="00F47DBD"/>
    <w:rsid w:val="00F50C28"/>
    <w:rsid w:val="00F513AD"/>
    <w:rsid w:val="00F51DE6"/>
    <w:rsid w:val="00F529DC"/>
    <w:rsid w:val="00F52DCD"/>
    <w:rsid w:val="00F533CC"/>
    <w:rsid w:val="00F537D0"/>
    <w:rsid w:val="00F538DA"/>
    <w:rsid w:val="00F540ED"/>
    <w:rsid w:val="00F5416E"/>
    <w:rsid w:val="00F54601"/>
    <w:rsid w:val="00F54DCA"/>
    <w:rsid w:val="00F54DE1"/>
    <w:rsid w:val="00F553A4"/>
    <w:rsid w:val="00F5561B"/>
    <w:rsid w:val="00F5562B"/>
    <w:rsid w:val="00F55C5A"/>
    <w:rsid w:val="00F56624"/>
    <w:rsid w:val="00F56F75"/>
    <w:rsid w:val="00F5701B"/>
    <w:rsid w:val="00F57C7D"/>
    <w:rsid w:val="00F57E6B"/>
    <w:rsid w:val="00F605ED"/>
    <w:rsid w:val="00F60A0E"/>
    <w:rsid w:val="00F61292"/>
    <w:rsid w:val="00F61553"/>
    <w:rsid w:val="00F617B8"/>
    <w:rsid w:val="00F61FBE"/>
    <w:rsid w:val="00F621EB"/>
    <w:rsid w:val="00F62CC9"/>
    <w:rsid w:val="00F62DD1"/>
    <w:rsid w:val="00F634E5"/>
    <w:rsid w:val="00F637BB"/>
    <w:rsid w:val="00F63D9E"/>
    <w:rsid w:val="00F63E08"/>
    <w:rsid w:val="00F64447"/>
    <w:rsid w:val="00F651D8"/>
    <w:rsid w:val="00F658D9"/>
    <w:rsid w:val="00F658DC"/>
    <w:rsid w:val="00F65FEA"/>
    <w:rsid w:val="00F66432"/>
    <w:rsid w:val="00F6668F"/>
    <w:rsid w:val="00F66E3A"/>
    <w:rsid w:val="00F67625"/>
    <w:rsid w:val="00F67801"/>
    <w:rsid w:val="00F679AD"/>
    <w:rsid w:val="00F67B90"/>
    <w:rsid w:val="00F67CAE"/>
    <w:rsid w:val="00F7031D"/>
    <w:rsid w:val="00F7122B"/>
    <w:rsid w:val="00F713E5"/>
    <w:rsid w:val="00F7157D"/>
    <w:rsid w:val="00F71652"/>
    <w:rsid w:val="00F71D23"/>
    <w:rsid w:val="00F71DCF"/>
    <w:rsid w:val="00F7232F"/>
    <w:rsid w:val="00F7239B"/>
    <w:rsid w:val="00F726AB"/>
    <w:rsid w:val="00F72D92"/>
    <w:rsid w:val="00F72E3B"/>
    <w:rsid w:val="00F734CB"/>
    <w:rsid w:val="00F734E2"/>
    <w:rsid w:val="00F73781"/>
    <w:rsid w:val="00F745CC"/>
    <w:rsid w:val="00F74A87"/>
    <w:rsid w:val="00F74AA3"/>
    <w:rsid w:val="00F7508F"/>
    <w:rsid w:val="00F7531E"/>
    <w:rsid w:val="00F75E26"/>
    <w:rsid w:val="00F760A5"/>
    <w:rsid w:val="00F766C7"/>
    <w:rsid w:val="00F76772"/>
    <w:rsid w:val="00F76DCC"/>
    <w:rsid w:val="00F76E1E"/>
    <w:rsid w:val="00F76FA5"/>
    <w:rsid w:val="00F7726F"/>
    <w:rsid w:val="00F77B37"/>
    <w:rsid w:val="00F77DE6"/>
    <w:rsid w:val="00F77F38"/>
    <w:rsid w:val="00F81303"/>
    <w:rsid w:val="00F8165B"/>
    <w:rsid w:val="00F81BE4"/>
    <w:rsid w:val="00F81F40"/>
    <w:rsid w:val="00F821AA"/>
    <w:rsid w:val="00F82738"/>
    <w:rsid w:val="00F83173"/>
    <w:rsid w:val="00F831AB"/>
    <w:rsid w:val="00F831E0"/>
    <w:rsid w:val="00F8320A"/>
    <w:rsid w:val="00F83945"/>
    <w:rsid w:val="00F83975"/>
    <w:rsid w:val="00F83A96"/>
    <w:rsid w:val="00F83C4A"/>
    <w:rsid w:val="00F8519A"/>
    <w:rsid w:val="00F8520F"/>
    <w:rsid w:val="00F8549D"/>
    <w:rsid w:val="00F855DA"/>
    <w:rsid w:val="00F856E1"/>
    <w:rsid w:val="00F85A69"/>
    <w:rsid w:val="00F86047"/>
    <w:rsid w:val="00F862E4"/>
    <w:rsid w:val="00F86458"/>
    <w:rsid w:val="00F86B7E"/>
    <w:rsid w:val="00F87140"/>
    <w:rsid w:val="00F8770A"/>
    <w:rsid w:val="00F87788"/>
    <w:rsid w:val="00F878AF"/>
    <w:rsid w:val="00F879D9"/>
    <w:rsid w:val="00F87A25"/>
    <w:rsid w:val="00F87BD6"/>
    <w:rsid w:val="00F87E51"/>
    <w:rsid w:val="00F9018D"/>
    <w:rsid w:val="00F90AF4"/>
    <w:rsid w:val="00F90C56"/>
    <w:rsid w:val="00F90DFD"/>
    <w:rsid w:val="00F91064"/>
    <w:rsid w:val="00F928A4"/>
    <w:rsid w:val="00F938A2"/>
    <w:rsid w:val="00F9427A"/>
    <w:rsid w:val="00F943FF"/>
    <w:rsid w:val="00F94606"/>
    <w:rsid w:val="00F9481E"/>
    <w:rsid w:val="00F94C80"/>
    <w:rsid w:val="00F94E3A"/>
    <w:rsid w:val="00F94EE8"/>
    <w:rsid w:val="00F94FDD"/>
    <w:rsid w:val="00F953D2"/>
    <w:rsid w:val="00F95975"/>
    <w:rsid w:val="00F95BDB"/>
    <w:rsid w:val="00F95F54"/>
    <w:rsid w:val="00F960D0"/>
    <w:rsid w:val="00F9634B"/>
    <w:rsid w:val="00F9679A"/>
    <w:rsid w:val="00F96AB9"/>
    <w:rsid w:val="00F96E94"/>
    <w:rsid w:val="00F9708B"/>
    <w:rsid w:val="00F975D5"/>
    <w:rsid w:val="00F9794B"/>
    <w:rsid w:val="00FA00DE"/>
    <w:rsid w:val="00FA03B5"/>
    <w:rsid w:val="00FA0447"/>
    <w:rsid w:val="00FA0C5A"/>
    <w:rsid w:val="00FA2069"/>
    <w:rsid w:val="00FA2EAE"/>
    <w:rsid w:val="00FA2EB1"/>
    <w:rsid w:val="00FA31F0"/>
    <w:rsid w:val="00FA31F9"/>
    <w:rsid w:val="00FA33F2"/>
    <w:rsid w:val="00FA3424"/>
    <w:rsid w:val="00FA4066"/>
    <w:rsid w:val="00FA43C1"/>
    <w:rsid w:val="00FA4409"/>
    <w:rsid w:val="00FA4539"/>
    <w:rsid w:val="00FA4682"/>
    <w:rsid w:val="00FA477B"/>
    <w:rsid w:val="00FA4ADA"/>
    <w:rsid w:val="00FA4ADC"/>
    <w:rsid w:val="00FA5B1C"/>
    <w:rsid w:val="00FA6B32"/>
    <w:rsid w:val="00FA7E3A"/>
    <w:rsid w:val="00FB07C4"/>
    <w:rsid w:val="00FB08B8"/>
    <w:rsid w:val="00FB1BF5"/>
    <w:rsid w:val="00FB1E8E"/>
    <w:rsid w:val="00FB22B4"/>
    <w:rsid w:val="00FB238B"/>
    <w:rsid w:val="00FB2D6D"/>
    <w:rsid w:val="00FB315F"/>
    <w:rsid w:val="00FB3302"/>
    <w:rsid w:val="00FB37F2"/>
    <w:rsid w:val="00FB3ACC"/>
    <w:rsid w:val="00FB3C7B"/>
    <w:rsid w:val="00FB3EB5"/>
    <w:rsid w:val="00FB3F80"/>
    <w:rsid w:val="00FB4239"/>
    <w:rsid w:val="00FB46CE"/>
    <w:rsid w:val="00FB4707"/>
    <w:rsid w:val="00FB479F"/>
    <w:rsid w:val="00FB4D5B"/>
    <w:rsid w:val="00FB50D1"/>
    <w:rsid w:val="00FB51B9"/>
    <w:rsid w:val="00FB56D5"/>
    <w:rsid w:val="00FB5A96"/>
    <w:rsid w:val="00FB64F3"/>
    <w:rsid w:val="00FB65F3"/>
    <w:rsid w:val="00FB6BAF"/>
    <w:rsid w:val="00FB72DC"/>
    <w:rsid w:val="00FB78E1"/>
    <w:rsid w:val="00FB7AEA"/>
    <w:rsid w:val="00FB7DE7"/>
    <w:rsid w:val="00FC046B"/>
    <w:rsid w:val="00FC0603"/>
    <w:rsid w:val="00FC0C15"/>
    <w:rsid w:val="00FC0D36"/>
    <w:rsid w:val="00FC1834"/>
    <w:rsid w:val="00FC1930"/>
    <w:rsid w:val="00FC1D8D"/>
    <w:rsid w:val="00FC2508"/>
    <w:rsid w:val="00FC277A"/>
    <w:rsid w:val="00FC2BDB"/>
    <w:rsid w:val="00FC2DB1"/>
    <w:rsid w:val="00FC2F9E"/>
    <w:rsid w:val="00FC303D"/>
    <w:rsid w:val="00FC35FB"/>
    <w:rsid w:val="00FC36E6"/>
    <w:rsid w:val="00FC3767"/>
    <w:rsid w:val="00FC3983"/>
    <w:rsid w:val="00FC399F"/>
    <w:rsid w:val="00FC414C"/>
    <w:rsid w:val="00FC4B8A"/>
    <w:rsid w:val="00FC546F"/>
    <w:rsid w:val="00FC5914"/>
    <w:rsid w:val="00FC5AEB"/>
    <w:rsid w:val="00FC6094"/>
    <w:rsid w:val="00FC696D"/>
    <w:rsid w:val="00FC6C75"/>
    <w:rsid w:val="00FC6E94"/>
    <w:rsid w:val="00FC6F53"/>
    <w:rsid w:val="00FC7DA7"/>
    <w:rsid w:val="00FD04A1"/>
    <w:rsid w:val="00FD0B55"/>
    <w:rsid w:val="00FD10CA"/>
    <w:rsid w:val="00FD1956"/>
    <w:rsid w:val="00FD22C2"/>
    <w:rsid w:val="00FD25F5"/>
    <w:rsid w:val="00FD2836"/>
    <w:rsid w:val="00FD2A8B"/>
    <w:rsid w:val="00FD2CBA"/>
    <w:rsid w:val="00FD2E3F"/>
    <w:rsid w:val="00FD33D2"/>
    <w:rsid w:val="00FD366F"/>
    <w:rsid w:val="00FD37F6"/>
    <w:rsid w:val="00FD4172"/>
    <w:rsid w:val="00FD41B7"/>
    <w:rsid w:val="00FD4370"/>
    <w:rsid w:val="00FD4A8A"/>
    <w:rsid w:val="00FD4D72"/>
    <w:rsid w:val="00FD4E2A"/>
    <w:rsid w:val="00FD501D"/>
    <w:rsid w:val="00FD5AEF"/>
    <w:rsid w:val="00FD5BB4"/>
    <w:rsid w:val="00FD5C63"/>
    <w:rsid w:val="00FD5C9E"/>
    <w:rsid w:val="00FD5CB8"/>
    <w:rsid w:val="00FD5F68"/>
    <w:rsid w:val="00FD6525"/>
    <w:rsid w:val="00FD7047"/>
    <w:rsid w:val="00FD716E"/>
    <w:rsid w:val="00FD748E"/>
    <w:rsid w:val="00FE00F1"/>
    <w:rsid w:val="00FE0236"/>
    <w:rsid w:val="00FE0566"/>
    <w:rsid w:val="00FE057A"/>
    <w:rsid w:val="00FE15CA"/>
    <w:rsid w:val="00FE170A"/>
    <w:rsid w:val="00FE17D3"/>
    <w:rsid w:val="00FE18AC"/>
    <w:rsid w:val="00FE18B1"/>
    <w:rsid w:val="00FE1E44"/>
    <w:rsid w:val="00FE2010"/>
    <w:rsid w:val="00FE23DC"/>
    <w:rsid w:val="00FE2CFD"/>
    <w:rsid w:val="00FE34FC"/>
    <w:rsid w:val="00FE38F9"/>
    <w:rsid w:val="00FE3AE2"/>
    <w:rsid w:val="00FE3C03"/>
    <w:rsid w:val="00FE3DCF"/>
    <w:rsid w:val="00FE3E47"/>
    <w:rsid w:val="00FE3FC2"/>
    <w:rsid w:val="00FE42FE"/>
    <w:rsid w:val="00FE486A"/>
    <w:rsid w:val="00FE48A2"/>
    <w:rsid w:val="00FE48B9"/>
    <w:rsid w:val="00FE49E7"/>
    <w:rsid w:val="00FE4FBA"/>
    <w:rsid w:val="00FE5111"/>
    <w:rsid w:val="00FE5BDE"/>
    <w:rsid w:val="00FE5E13"/>
    <w:rsid w:val="00FE6049"/>
    <w:rsid w:val="00FE6096"/>
    <w:rsid w:val="00FE60FA"/>
    <w:rsid w:val="00FE62C8"/>
    <w:rsid w:val="00FE631E"/>
    <w:rsid w:val="00FE6AA5"/>
    <w:rsid w:val="00FE6B8D"/>
    <w:rsid w:val="00FE6E82"/>
    <w:rsid w:val="00FE706D"/>
    <w:rsid w:val="00FE71B7"/>
    <w:rsid w:val="00FE72AB"/>
    <w:rsid w:val="00FE7501"/>
    <w:rsid w:val="00FE7AFB"/>
    <w:rsid w:val="00FE7EFD"/>
    <w:rsid w:val="00FF076B"/>
    <w:rsid w:val="00FF0793"/>
    <w:rsid w:val="00FF0D98"/>
    <w:rsid w:val="00FF12C6"/>
    <w:rsid w:val="00FF15BC"/>
    <w:rsid w:val="00FF1779"/>
    <w:rsid w:val="00FF1B85"/>
    <w:rsid w:val="00FF262D"/>
    <w:rsid w:val="00FF27DF"/>
    <w:rsid w:val="00FF29C4"/>
    <w:rsid w:val="00FF2C43"/>
    <w:rsid w:val="00FF2DE8"/>
    <w:rsid w:val="00FF2FA1"/>
    <w:rsid w:val="00FF319F"/>
    <w:rsid w:val="00FF32A2"/>
    <w:rsid w:val="00FF44AD"/>
    <w:rsid w:val="00FF479A"/>
    <w:rsid w:val="00FF4E27"/>
    <w:rsid w:val="00FF52B6"/>
    <w:rsid w:val="00FF532F"/>
    <w:rsid w:val="00FF57A7"/>
    <w:rsid w:val="00FF6258"/>
    <w:rsid w:val="00FF7111"/>
    <w:rsid w:val="00FF72A5"/>
    <w:rsid w:val="00F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1B6B5E27"/>
  <w15:chartTrackingRefBased/>
  <w15:docId w15:val="{BE657734-33B7-40C6-BB7D-2FC6CEDCB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8F2"/>
    <w:rPr>
      <w:lang w:val="en-US" w:eastAsia="en-US"/>
    </w:rPr>
  </w:style>
  <w:style w:type="paragraph" w:styleId="Heading1">
    <w:name w:val="heading 1"/>
    <w:basedOn w:val="Normal"/>
    <w:next w:val="Normal"/>
    <w:qFormat/>
    <w:rsid w:val="00F222E8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222E8"/>
    <w:pPr>
      <w:keepNext/>
      <w:spacing w:before="240" w:after="120"/>
      <w:outlineLvl w:val="1"/>
    </w:pPr>
    <w:rPr>
      <w:rFonts w:ascii="Calibri" w:hAnsi="Calibri"/>
      <w:b/>
      <w:sz w:val="32"/>
      <w:lang w:val="en-GB"/>
    </w:rPr>
  </w:style>
  <w:style w:type="paragraph" w:styleId="Heading3">
    <w:name w:val="heading 3"/>
    <w:basedOn w:val="Normal"/>
    <w:next w:val="Normal"/>
    <w:qFormat/>
    <w:rsid w:val="00F222E8"/>
    <w:pPr>
      <w:keepNext/>
      <w:outlineLvl w:val="2"/>
    </w:pPr>
    <w:rPr>
      <w:b/>
      <w:sz w:val="24"/>
      <w:lang w:val="en-GB"/>
    </w:rPr>
  </w:style>
  <w:style w:type="paragraph" w:styleId="Heading4">
    <w:name w:val="heading 4"/>
    <w:basedOn w:val="Normal"/>
    <w:next w:val="Normal"/>
    <w:qFormat/>
    <w:rsid w:val="00F222E8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F222E8"/>
    <w:pPr>
      <w:keepNext/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rsid w:val="00F222E8"/>
    <w:pPr>
      <w:keepNext/>
      <w:jc w:val="center"/>
      <w:outlineLvl w:val="5"/>
    </w:pPr>
    <w:rPr>
      <w:rFonts w:ascii="Photina" w:hAnsi="Photina"/>
      <w:i/>
    </w:rPr>
  </w:style>
  <w:style w:type="paragraph" w:styleId="Heading7">
    <w:name w:val="heading 7"/>
    <w:basedOn w:val="Normal"/>
    <w:next w:val="Normal"/>
    <w:qFormat/>
    <w:rsid w:val="00F222E8"/>
    <w:pPr>
      <w:keepNext/>
      <w:jc w:val="right"/>
      <w:outlineLvl w:val="6"/>
    </w:pPr>
    <w:rPr>
      <w:rFonts w:ascii="Bookman Old Style" w:hAnsi="Bookman Old Style"/>
      <w:sz w:val="28"/>
      <w:szCs w:val="24"/>
      <w:lang w:val="en-GB"/>
    </w:rPr>
  </w:style>
  <w:style w:type="paragraph" w:styleId="Heading8">
    <w:name w:val="heading 8"/>
    <w:basedOn w:val="Normal"/>
    <w:next w:val="Normal"/>
    <w:qFormat/>
    <w:rsid w:val="00F222E8"/>
    <w:pPr>
      <w:keepNext/>
      <w:outlineLvl w:val="7"/>
    </w:pPr>
    <w:rPr>
      <w:rFonts w:eastAsia="Lucida Sans Unicode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F222E8"/>
    <w:rPr>
      <w:sz w:val="28"/>
    </w:rPr>
  </w:style>
  <w:style w:type="paragraph" w:styleId="Header">
    <w:name w:val="header"/>
    <w:basedOn w:val="Normal"/>
    <w:link w:val="HeaderChar"/>
    <w:uiPriority w:val="99"/>
    <w:rsid w:val="00F222E8"/>
    <w:pPr>
      <w:tabs>
        <w:tab w:val="left" w:pos="4820"/>
        <w:tab w:val="right" w:pos="8640"/>
      </w:tabs>
      <w:ind w:left="4820" w:hanging="4820"/>
    </w:pPr>
    <w:rPr>
      <w:rFonts w:ascii="Calibri" w:hAnsi="Calibri" w:cs="Calibri"/>
      <w:i/>
      <w:sz w:val="18"/>
    </w:rPr>
  </w:style>
  <w:style w:type="character" w:customStyle="1" w:styleId="HeaderChar">
    <w:name w:val="Header Char"/>
    <w:link w:val="Header"/>
    <w:uiPriority w:val="99"/>
    <w:rsid w:val="00F222E8"/>
    <w:rPr>
      <w:rFonts w:ascii="Calibri" w:hAnsi="Calibri" w:cs="Calibri"/>
      <w:i/>
      <w:sz w:val="18"/>
      <w:lang w:val="en-US" w:eastAsia="en-US"/>
    </w:rPr>
  </w:style>
  <w:style w:type="paragraph" w:styleId="Footer">
    <w:name w:val="footer"/>
    <w:basedOn w:val="Header"/>
    <w:autoRedefine/>
    <w:semiHidden/>
    <w:rsid w:val="00F222E8"/>
    <w:pPr>
      <w:tabs>
        <w:tab w:val="clear" w:pos="4820"/>
        <w:tab w:val="center" w:pos="4536"/>
      </w:tabs>
      <w:ind w:left="0" w:firstLine="0"/>
    </w:pPr>
  </w:style>
  <w:style w:type="paragraph" w:styleId="BodyText">
    <w:name w:val="Body Text"/>
    <w:basedOn w:val="Normal"/>
    <w:semiHidden/>
    <w:rsid w:val="00F222E8"/>
    <w:rPr>
      <w:sz w:val="24"/>
      <w:lang w:val="en-GB"/>
    </w:rPr>
  </w:style>
  <w:style w:type="character" w:styleId="Hyperlink">
    <w:name w:val="Hyperlink"/>
    <w:uiPriority w:val="99"/>
    <w:semiHidden/>
    <w:rsid w:val="00F222E8"/>
    <w:rPr>
      <w:color w:val="0000FF"/>
      <w:u w:val="single"/>
    </w:rPr>
  </w:style>
  <w:style w:type="paragraph" w:styleId="BodyText2">
    <w:name w:val="Body Text 2"/>
    <w:basedOn w:val="Normal"/>
    <w:semiHidden/>
    <w:rsid w:val="00F222E8"/>
    <w:rPr>
      <w:i/>
      <w:iCs/>
    </w:rPr>
  </w:style>
  <w:style w:type="paragraph" w:styleId="BodyText3">
    <w:name w:val="Body Text 3"/>
    <w:basedOn w:val="Normal"/>
    <w:semiHidden/>
    <w:rsid w:val="00F222E8"/>
    <w:rPr>
      <w:rFonts w:ascii="Photina" w:hAnsi="Photina"/>
      <w:b/>
      <w:bCs/>
      <w:iCs/>
      <w:sz w:val="28"/>
    </w:rPr>
  </w:style>
  <w:style w:type="character" w:styleId="FollowedHyperlink">
    <w:name w:val="FollowedHyperlink"/>
    <w:uiPriority w:val="99"/>
    <w:semiHidden/>
    <w:rsid w:val="00F222E8"/>
    <w:rPr>
      <w:color w:val="800080"/>
      <w:u w:val="single"/>
    </w:rPr>
  </w:style>
  <w:style w:type="paragraph" w:styleId="BodyTextIndent">
    <w:name w:val="Body Text Indent"/>
    <w:basedOn w:val="Normal"/>
    <w:semiHidden/>
    <w:rsid w:val="00F222E8"/>
    <w:pPr>
      <w:ind w:left="720" w:firstLine="720"/>
    </w:pPr>
    <w:rPr>
      <w:sz w:val="24"/>
      <w:szCs w:val="24"/>
      <w:lang w:val="en-GB"/>
    </w:rPr>
  </w:style>
  <w:style w:type="character" w:customStyle="1" w:styleId="NumberingSymbols">
    <w:name w:val="Numbering Symbols"/>
    <w:rsid w:val="00F222E8"/>
  </w:style>
  <w:style w:type="character" w:styleId="Strong">
    <w:name w:val="Strong"/>
    <w:qFormat/>
    <w:rsid w:val="00F222E8"/>
    <w:rPr>
      <w:b/>
      <w:bCs/>
    </w:rPr>
  </w:style>
  <w:style w:type="paragraph" w:customStyle="1" w:styleId="ListBullet1">
    <w:name w:val="List Bullet 1"/>
    <w:basedOn w:val="Normal"/>
    <w:rsid w:val="00F222E8"/>
    <w:pPr>
      <w:numPr>
        <w:numId w:val="1"/>
      </w:numPr>
      <w:suppressAutoHyphens/>
      <w:overflowPunct w:val="0"/>
      <w:autoSpaceDE w:val="0"/>
    </w:pPr>
    <w:rPr>
      <w:rFonts w:ascii="Helvetica" w:hAnsi="Helvetica"/>
      <w:lang w:val="en-GB" w:eastAsia="ar-SA"/>
    </w:rPr>
  </w:style>
  <w:style w:type="table" w:styleId="TableGrid">
    <w:name w:val="Table Grid"/>
    <w:basedOn w:val="TableNormal"/>
    <w:uiPriority w:val="59"/>
    <w:rsid w:val="00F22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222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222E8"/>
    <w:rPr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2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222E8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C340FD"/>
  </w:style>
  <w:style w:type="paragraph" w:styleId="ListParagraph">
    <w:name w:val="List Paragraph"/>
    <w:basedOn w:val="Normal"/>
    <w:uiPriority w:val="34"/>
    <w:qFormat/>
    <w:rsid w:val="00F222E8"/>
    <w:pPr>
      <w:ind w:left="720"/>
    </w:pPr>
  </w:style>
  <w:style w:type="paragraph" w:customStyle="1" w:styleId="Notice">
    <w:name w:val="Notice"/>
    <w:basedOn w:val="Normal"/>
    <w:link w:val="NoticeChar"/>
    <w:qFormat/>
    <w:rsid w:val="00F222E8"/>
    <w:pPr>
      <w:tabs>
        <w:tab w:val="right" w:pos="5103"/>
      </w:tabs>
      <w:spacing w:after="120"/>
    </w:pPr>
    <w:rPr>
      <w:rFonts w:ascii="Calibri" w:hAnsi="Calibri"/>
    </w:rPr>
  </w:style>
  <w:style w:type="character" w:customStyle="1" w:styleId="NoticeChar">
    <w:name w:val="Notice Char"/>
    <w:link w:val="Notice"/>
    <w:rsid w:val="00F222E8"/>
    <w:rPr>
      <w:rFonts w:ascii="Calibri" w:hAnsi="Calibri"/>
      <w:lang w:val="en-US" w:eastAsia="en-US"/>
    </w:rPr>
  </w:style>
  <w:style w:type="paragraph" w:customStyle="1" w:styleId="Sign">
    <w:name w:val="Sign"/>
    <w:basedOn w:val="Notice"/>
    <w:link w:val="SignChar"/>
    <w:qFormat/>
    <w:rsid w:val="00F222E8"/>
    <w:pPr>
      <w:ind w:left="5103"/>
    </w:pPr>
  </w:style>
  <w:style w:type="character" w:customStyle="1" w:styleId="SignChar">
    <w:name w:val="Sign Char"/>
    <w:link w:val="Sign"/>
    <w:rsid w:val="00F222E8"/>
    <w:rPr>
      <w:rFonts w:ascii="Calibri" w:hAnsi="Calibri"/>
      <w:lang w:val="en-US" w:eastAsia="en-US"/>
    </w:rPr>
  </w:style>
  <w:style w:type="paragraph" w:customStyle="1" w:styleId="List1">
    <w:name w:val="List 1"/>
    <w:basedOn w:val="Normal"/>
    <w:link w:val="List1Char"/>
    <w:qFormat/>
    <w:rsid w:val="00F222E8"/>
    <w:pPr>
      <w:numPr>
        <w:numId w:val="2"/>
      </w:numPr>
      <w:spacing w:before="120"/>
      <w:ind w:left="425" w:hanging="425"/>
    </w:pPr>
    <w:rPr>
      <w:rFonts w:ascii="Calibri" w:hAnsi="Calibri"/>
      <w:b/>
    </w:rPr>
  </w:style>
  <w:style w:type="character" w:customStyle="1" w:styleId="List1Char">
    <w:name w:val="List 1 Char"/>
    <w:link w:val="List1"/>
    <w:rsid w:val="00F222E8"/>
    <w:rPr>
      <w:rFonts w:ascii="Calibri" w:hAnsi="Calibri"/>
      <w:b/>
      <w:lang w:val="en-US" w:eastAsia="en-US"/>
    </w:rPr>
  </w:style>
  <w:style w:type="paragraph" w:customStyle="1" w:styleId="Listunnumbered">
    <w:name w:val="List unnumbered"/>
    <w:basedOn w:val="Normal"/>
    <w:link w:val="ListunnumberedChar"/>
    <w:qFormat/>
    <w:rsid w:val="00F222E8"/>
    <w:pPr>
      <w:ind w:left="425"/>
    </w:pPr>
    <w:rPr>
      <w:rFonts w:ascii="Calibri" w:hAnsi="Calibri"/>
    </w:rPr>
  </w:style>
  <w:style w:type="character" w:customStyle="1" w:styleId="ListunnumberedChar">
    <w:name w:val="List unnumbered Char"/>
    <w:link w:val="Listunnumbered"/>
    <w:rsid w:val="00F222E8"/>
    <w:rPr>
      <w:rFonts w:ascii="Calibri" w:hAnsi="Calibri"/>
      <w:lang w:val="en-US" w:eastAsia="en-US"/>
    </w:rPr>
  </w:style>
  <w:style w:type="paragraph" w:customStyle="1" w:styleId="Listtwo">
    <w:name w:val="List two"/>
    <w:basedOn w:val="List1"/>
    <w:link w:val="ListtwoChar"/>
    <w:qFormat/>
    <w:rsid w:val="00F222E8"/>
    <w:pPr>
      <w:numPr>
        <w:ilvl w:val="1"/>
      </w:numPr>
      <w:spacing w:before="0"/>
      <w:ind w:left="992" w:hanging="567"/>
    </w:pPr>
    <w:rPr>
      <w:b w:val="0"/>
    </w:rPr>
  </w:style>
  <w:style w:type="character" w:customStyle="1" w:styleId="ListtwoChar">
    <w:name w:val="List two Char"/>
    <w:link w:val="Listtwo"/>
    <w:rsid w:val="00F222E8"/>
    <w:rPr>
      <w:rFonts w:ascii="Calibri" w:hAnsi="Calibri"/>
      <w:lang w:val="en-US" w:eastAsia="en-US"/>
    </w:rPr>
  </w:style>
  <w:style w:type="paragraph" w:customStyle="1" w:styleId="Header1">
    <w:name w:val="Header1"/>
    <w:basedOn w:val="Header"/>
    <w:link w:val="headerChar0"/>
    <w:qFormat/>
    <w:rsid w:val="00F222E8"/>
  </w:style>
  <w:style w:type="character" w:customStyle="1" w:styleId="headerChar0">
    <w:name w:val="header Char"/>
    <w:link w:val="Header1"/>
    <w:rsid w:val="00F222E8"/>
    <w:rPr>
      <w:rFonts w:ascii="Calibri" w:hAnsi="Calibri" w:cs="Calibri"/>
      <w:i/>
      <w:sz w:val="18"/>
      <w:lang w:val="en-US" w:eastAsia="en-US"/>
    </w:rPr>
  </w:style>
  <w:style w:type="paragraph" w:customStyle="1" w:styleId="Itemlevel1">
    <w:name w:val="Item level 1"/>
    <w:basedOn w:val="Normal"/>
    <w:link w:val="Itemlevel1Char"/>
    <w:qFormat/>
    <w:rsid w:val="00BE08BC"/>
    <w:pPr>
      <w:tabs>
        <w:tab w:val="left" w:pos="1134"/>
      </w:tabs>
      <w:spacing w:before="120"/>
    </w:pPr>
    <w:rPr>
      <w:rFonts w:ascii="Calibri" w:hAnsi="Calibri"/>
    </w:rPr>
  </w:style>
  <w:style w:type="character" w:customStyle="1" w:styleId="Itemlevel1Char">
    <w:name w:val="Item level 1 Char"/>
    <w:link w:val="Itemlevel1"/>
    <w:rsid w:val="00BE08BC"/>
    <w:rPr>
      <w:rFonts w:ascii="Calibri" w:hAnsi="Calibri"/>
      <w:lang w:val="en-US" w:eastAsia="en-US"/>
    </w:rPr>
  </w:style>
  <w:style w:type="paragraph" w:customStyle="1" w:styleId="Itemlevel2">
    <w:name w:val="Item level 2"/>
    <w:basedOn w:val="Itemlevel1"/>
    <w:link w:val="Itemlevel2Char"/>
    <w:qFormat/>
    <w:rsid w:val="00C2096C"/>
    <w:pPr>
      <w:tabs>
        <w:tab w:val="clear" w:pos="1134"/>
        <w:tab w:val="left" w:pos="1701"/>
      </w:tabs>
      <w:ind w:left="1701" w:hanging="567"/>
    </w:pPr>
  </w:style>
  <w:style w:type="character" w:customStyle="1" w:styleId="Itemlevel2Char">
    <w:name w:val="Item level 2 Char"/>
    <w:basedOn w:val="Itemlevel1Char"/>
    <w:link w:val="Itemlevel2"/>
    <w:rsid w:val="00C2096C"/>
    <w:rPr>
      <w:rFonts w:ascii="Calibri" w:hAnsi="Calibri"/>
      <w:lang w:val="en-US" w:eastAsia="en-US"/>
    </w:rPr>
  </w:style>
  <w:style w:type="paragraph" w:customStyle="1" w:styleId="Itemlevel3">
    <w:name w:val="Item level 3"/>
    <w:basedOn w:val="Itemlevel2"/>
    <w:link w:val="Itemlevel3Char"/>
    <w:qFormat/>
    <w:rsid w:val="00C2096C"/>
    <w:pPr>
      <w:tabs>
        <w:tab w:val="clear" w:pos="1701"/>
      </w:tabs>
      <w:ind w:left="2268"/>
    </w:pPr>
  </w:style>
  <w:style w:type="character" w:customStyle="1" w:styleId="Itemlevel3Char">
    <w:name w:val="Item level 3 Char"/>
    <w:basedOn w:val="Itemlevel2Char"/>
    <w:link w:val="Itemlevel3"/>
    <w:rsid w:val="00C2096C"/>
    <w:rPr>
      <w:rFonts w:ascii="Calibri" w:hAnsi="Calibri"/>
      <w:lang w:val="en-US" w:eastAsia="en-US"/>
    </w:rPr>
  </w:style>
  <w:style w:type="paragraph" w:customStyle="1" w:styleId="tablecell">
    <w:name w:val="table cell"/>
    <w:link w:val="tablecellChar"/>
    <w:qFormat/>
    <w:rsid w:val="00BE08BC"/>
    <w:rPr>
      <w:rFonts w:ascii="Calibri" w:hAnsi="Calibri" w:cs="Calibri"/>
      <w:i/>
      <w:color w:val="000000"/>
      <w:sz w:val="18"/>
      <w:shd w:val="clear" w:color="auto" w:fill="FFFFFF"/>
      <w:lang w:val="en-US" w:eastAsia="en-US"/>
    </w:rPr>
  </w:style>
  <w:style w:type="character" w:customStyle="1" w:styleId="tablecellChar">
    <w:name w:val="table cell Char"/>
    <w:link w:val="tablecell"/>
    <w:rsid w:val="00BE08BC"/>
    <w:rPr>
      <w:rFonts w:ascii="Calibri" w:hAnsi="Calibri" w:cs="Calibri"/>
      <w:i/>
      <w:color w:val="000000"/>
      <w:sz w:val="18"/>
      <w:lang w:val="en-US" w:eastAsia="en-US"/>
    </w:rPr>
  </w:style>
  <w:style w:type="paragraph" w:customStyle="1" w:styleId="xl68">
    <w:name w:val="xl68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69">
    <w:name w:val="xl69"/>
    <w:basedOn w:val="Normal"/>
    <w:rsid w:val="00F32815"/>
    <w:pP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0">
    <w:name w:val="xl70"/>
    <w:basedOn w:val="Normal"/>
    <w:rsid w:val="00F32815"/>
    <w:pP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1">
    <w:name w:val="xl71"/>
    <w:basedOn w:val="Normal"/>
    <w:rsid w:val="00F32815"/>
    <w:pPr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72">
    <w:name w:val="xl7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3">
    <w:name w:val="xl7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4">
    <w:name w:val="xl7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16"/>
      <w:szCs w:val="16"/>
      <w:lang w:val="en-GB" w:eastAsia="en-GB"/>
    </w:rPr>
  </w:style>
  <w:style w:type="paragraph" w:customStyle="1" w:styleId="xl75">
    <w:name w:val="xl75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16"/>
      <w:szCs w:val="16"/>
      <w:lang w:val="en-GB" w:eastAsia="en-GB"/>
    </w:rPr>
  </w:style>
  <w:style w:type="paragraph" w:customStyle="1" w:styleId="xl76">
    <w:name w:val="xl76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7">
    <w:name w:val="xl77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8">
    <w:name w:val="xl78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79">
    <w:name w:val="xl79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0">
    <w:name w:val="xl80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1">
    <w:name w:val="xl81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2">
    <w:name w:val="xl8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3">
    <w:name w:val="xl8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4">
    <w:name w:val="xl8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5">
    <w:name w:val="xl85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6">
    <w:name w:val="xl86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7">
    <w:name w:val="xl87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8">
    <w:name w:val="xl88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89">
    <w:name w:val="xl89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0">
    <w:name w:val="xl90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1">
    <w:name w:val="xl91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2">
    <w:name w:val="xl9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3">
    <w:name w:val="xl9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4">
    <w:name w:val="xl9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5">
    <w:name w:val="xl95"/>
    <w:basedOn w:val="Normal"/>
    <w:rsid w:val="00F3281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96">
    <w:name w:val="xl96"/>
    <w:basedOn w:val="Normal"/>
    <w:rsid w:val="00F3281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97">
    <w:name w:val="xl97"/>
    <w:basedOn w:val="Normal"/>
    <w:rsid w:val="00F3281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98">
    <w:name w:val="xl98"/>
    <w:basedOn w:val="Normal"/>
    <w:rsid w:val="00F3281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99">
    <w:name w:val="xl99"/>
    <w:basedOn w:val="Normal"/>
    <w:rsid w:val="00F32815"/>
    <w:pP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0">
    <w:name w:val="xl100"/>
    <w:basedOn w:val="Normal"/>
    <w:rsid w:val="00F32815"/>
    <w:pP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01">
    <w:name w:val="xl101"/>
    <w:basedOn w:val="Normal"/>
    <w:rsid w:val="00F32815"/>
    <w:pP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02">
    <w:name w:val="xl102"/>
    <w:basedOn w:val="Normal"/>
    <w:rsid w:val="00F328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3">
    <w:name w:val="xl103"/>
    <w:basedOn w:val="Normal"/>
    <w:rsid w:val="00F328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4">
    <w:name w:val="xl104"/>
    <w:basedOn w:val="Normal"/>
    <w:rsid w:val="00F32815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5">
    <w:name w:val="xl105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6">
    <w:name w:val="xl106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7">
    <w:name w:val="xl107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8">
    <w:name w:val="xl108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09">
    <w:name w:val="xl109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10">
    <w:name w:val="xl110"/>
    <w:basedOn w:val="Normal"/>
    <w:rsid w:val="00F32815"/>
    <w:pP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11">
    <w:name w:val="xl111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2">
    <w:name w:val="xl11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3">
    <w:name w:val="xl11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4">
    <w:name w:val="xl11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5">
    <w:name w:val="xl115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16">
    <w:name w:val="xl116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17">
    <w:name w:val="xl117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8">
    <w:name w:val="xl118"/>
    <w:basedOn w:val="Normal"/>
    <w:rsid w:val="00F328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</w:pPr>
    <w:rPr>
      <w:b/>
      <w:bCs/>
      <w:sz w:val="16"/>
      <w:szCs w:val="16"/>
      <w:lang w:val="en-GB" w:eastAsia="en-GB"/>
    </w:rPr>
  </w:style>
  <w:style w:type="paragraph" w:customStyle="1" w:styleId="xl119">
    <w:name w:val="xl119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6933C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0">
    <w:name w:val="xl120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1">
    <w:name w:val="xl121"/>
    <w:basedOn w:val="Normal"/>
    <w:rsid w:val="00F32815"/>
    <w:pP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2">
    <w:name w:val="xl122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3">
    <w:name w:val="xl123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4">
    <w:name w:val="xl124"/>
    <w:basedOn w:val="Normal"/>
    <w:rsid w:val="00F32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sz w:val="16"/>
      <w:szCs w:val="16"/>
      <w:lang w:val="en-GB" w:eastAsia="en-GB"/>
    </w:rPr>
  </w:style>
  <w:style w:type="paragraph" w:customStyle="1" w:styleId="xl125">
    <w:name w:val="xl125"/>
    <w:basedOn w:val="Normal"/>
    <w:rsid w:val="00F328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9F2E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29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433E"/>
  </w:style>
  <w:style w:type="character" w:customStyle="1" w:styleId="FootnoteTextChar">
    <w:name w:val="Footnote Text Char"/>
    <w:link w:val="FootnoteText"/>
    <w:uiPriority w:val="99"/>
    <w:semiHidden/>
    <w:rsid w:val="006A433E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6A433E"/>
    <w:rPr>
      <w:vertAlign w:val="superscript"/>
    </w:rPr>
  </w:style>
  <w:style w:type="character" w:styleId="Emphasis">
    <w:name w:val="Emphasis"/>
    <w:uiPriority w:val="20"/>
    <w:qFormat/>
    <w:rsid w:val="001A2CF2"/>
    <w:rPr>
      <w:b/>
      <w:bCs/>
      <w:i w:val="0"/>
      <w:iCs w:val="0"/>
    </w:rPr>
  </w:style>
  <w:style w:type="character" w:customStyle="1" w:styleId="st1">
    <w:name w:val="st1"/>
    <w:rsid w:val="001A2CF2"/>
  </w:style>
  <w:style w:type="character" w:styleId="CommentReference">
    <w:name w:val="annotation reference"/>
    <w:uiPriority w:val="99"/>
    <w:semiHidden/>
    <w:unhideWhenUsed/>
    <w:rsid w:val="00292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2ED2"/>
  </w:style>
  <w:style w:type="character" w:customStyle="1" w:styleId="CommentTextChar">
    <w:name w:val="Comment Text Char"/>
    <w:link w:val="CommentText"/>
    <w:uiPriority w:val="99"/>
    <w:rsid w:val="00292ED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92ED2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442CAC"/>
    <w:rPr>
      <w:lang w:val="en-US" w:eastAsia="en-US"/>
    </w:rPr>
  </w:style>
  <w:style w:type="character" w:customStyle="1" w:styleId="legds2">
    <w:name w:val="legds2"/>
    <w:rsid w:val="004E2740"/>
    <w:rPr>
      <w:vanish w:val="0"/>
      <w:webHidden w:val="0"/>
      <w:specVanish w:val="0"/>
    </w:rPr>
  </w:style>
  <w:style w:type="paragraph" w:customStyle="1" w:styleId="xmsonormal">
    <w:name w:val="x_msonormal"/>
    <w:basedOn w:val="Normal"/>
    <w:rsid w:val="0033056B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normaltextrun">
    <w:name w:val="normaltextrun"/>
    <w:basedOn w:val="DefaultParagraphFont"/>
    <w:rsid w:val="00DB2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148799">
              <w:marLeft w:val="15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77898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Parish%20Council\Comms%20Group\2012%20Agenda%20design%2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5CC9A82F4CA4994369CB12279FC6B" ma:contentTypeVersion="2" ma:contentTypeDescription="Create a new document." ma:contentTypeScope="" ma:versionID="820c5c9798e8f6ec6345068bfcc4af9a">
  <xsd:schema xmlns:xsd="http://www.w3.org/2001/XMLSchema" xmlns:xs="http://www.w3.org/2001/XMLSchema" xmlns:p="http://schemas.microsoft.com/office/2006/metadata/properties" xmlns:ns3="3f8cb3f4-7d97-4920-8e5c-562edae67c05" targetNamespace="http://schemas.microsoft.com/office/2006/metadata/properties" ma:root="true" ma:fieldsID="1d460410a044dca5697aa40ea58e34fb" ns3:_="">
    <xsd:import namespace="3f8cb3f4-7d97-4920-8e5c-562edae67c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b3f4-7d97-4920-8e5c-562edae67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DB202-0BF9-4541-9CB9-A3D6075C0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789800-3203-4B77-8C9B-0287CAE70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8cb3f4-7d97-4920-8e5c-562edae67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5E4EE6-AB0F-4256-99F7-2ADCF3B6520B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3f8cb3f4-7d97-4920-8e5c-562edae67c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7352DC0-E31C-4FD0-9CC4-791917B48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2012 Agenda design 4</Template>
  <TotalTime>16</TotalTime>
  <Pages>7</Pages>
  <Words>2350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may 1998</vt:lpstr>
    </vt:vector>
  </TitlesOfParts>
  <Company>Shinfield Parish Council</Company>
  <LinksUpToDate>false</LinksUpToDate>
  <CharactersWithSpaces>15229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may 1998</dc:title>
  <dc:subject/>
  <dc:creator>Shinfield Parish Council</dc:creator>
  <cp:keywords/>
  <dc:description/>
  <cp:lastModifiedBy>Mike Balbini</cp:lastModifiedBy>
  <cp:revision>3</cp:revision>
  <cp:lastPrinted>2021-08-04T15:26:00Z</cp:lastPrinted>
  <dcterms:created xsi:type="dcterms:W3CDTF">2021-07-23T13:15:00Z</dcterms:created>
  <dcterms:modified xsi:type="dcterms:W3CDTF">2021-08-04T15:38:00Z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-1069553455</vt:i4>
  </property>
  <property fmtid="{D5CDD505-2E9C-101B-9397-08002B2CF9AE}" pid="3" name="ContentTypeId">
    <vt:lpwstr>0x01010097D5CC9A82F4CA4994369CB12279FC6B</vt:lpwstr>
  </property>
</Properties>
</file>